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714" w:rsidRPr="000F0714" w:rsidRDefault="00244AD2" w:rsidP="000F0714">
      <w:pPr>
        <w:pStyle w:val="a7"/>
        <w:jc w:val="center"/>
      </w:pPr>
      <w:r>
        <w:t xml:space="preserve">Раздел </w:t>
      </w:r>
      <w:r>
        <w:rPr>
          <w:lang w:val="en-US"/>
        </w:rPr>
        <w:t>V</w:t>
      </w:r>
      <w:r>
        <w:t xml:space="preserve">. </w:t>
      </w:r>
      <w:r w:rsidR="000F0714" w:rsidRPr="000F0714">
        <w:t xml:space="preserve">Сводная ведомость результатов </w:t>
      </w:r>
      <w:r w:rsidR="004654AF" w:rsidRPr="004654AF">
        <w:t xml:space="preserve">проведения </w:t>
      </w:r>
      <w:r w:rsidR="000F0714" w:rsidRPr="000F0714">
        <w:t>специальной оценки условий труда</w:t>
      </w:r>
    </w:p>
    <w:p w:rsidR="00B3448B" w:rsidRPr="00642E12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244AD2" w:rsidRPr="00244AD2">
          <w:rPr>
            <w:rStyle w:val="a9"/>
          </w:rPr>
          <w:t>Открытое Акционерное Общество "Нижегородский водоканал"</w:t>
        </w:r>
      </w:fldSimple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Ind w:w="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733F28" w:rsidRPr="00F06873" w:rsidTr="004654AF">
        <w:trPr>
          <w:jc w:val="center"/>
        </w:trPr>
        <w:tc>
          <w:tcPr>
            <w:tcW w:w="3518" w:type="dxa"/>
            <w:vAlign w:val="center"/>
          </w:tcPr>
          <w:p w:rsidR="00733F28" w:rsidRPr="00F06873" w:rsidRDefault="00733F28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733F28" w:rsidRPr="008B41D6" w:rsidRDefault="00EF2C50" w:rsidP="00FE08DD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292</w:t>
            </w:r>
          </w:p>
        </w:tc>
        <w:tc>
          <w:tcPr>
            <w:tcW w:w="3118" w:type="dxa"/>
            <w:vAlign w:val="center"/>
          </w:tcPr>
          <w:p w:rsidR="00733F28" w:rsidRPr="008B41D6" w:rsidRDefault="00EF2C50" w:rsidP="00FE08DD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292</w:t>
            </w:r>
          </w:p>
        </w:tc>
        <w:tc>
          <w:tcPr>
            <w:tcW w:w="1063" w:type="dxa"/>
            <w:vAlign w:val="center"/>
          </w:tcPr>
          <w:p w:rsidR="00733F28" w:rsidRPr="00F06873" w:rsidRDefault="00733F2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733F28" w:rsidRPr="009E6E5F" w:rsidRDefault="006F5577" w:rsidP="00F37C37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252</w:t>
            </w:r>
          </w:p>
        </w:tc>
        <w:tc>
          <w:tcPr>
            <w:tcW w:w="1169" w:type="dxa"/>
            <w:vAlign w:val="center"/>
          </w:tcPr>
          <w:p w:rsidR="00733F28" w:rsidRPr="00FE08DD" w:rsidRDefault="00B613EF" w:rsidP="00F37C37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169" w:type="dxa"/>
            <w:vAlign w:val="center"/>
          </w:tcPr>
          <w:p w:rsidR="00733F28" w:rsidRPr="00FE08DD" w:rsidRDefault="00B613EF" w:rsidP="00F37C37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69" w:type="dxa"/>
            <w:vAlign w:val="center"/>
          </w:tcPr>
          <w:p w:rsidR="00733F28" w:rsidRPr="00F06873" w:rsidRDefault="00733F2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733F28" w:rsidRPr="00F06873" w:rsidRDefault="00733F2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733F28" w:rsidRPr="00F06873" w:rsidRDefault="00733F2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733F28" w:rsidRPr="00F06873" w:rsidTr="004654AF">
        <w:trPr>
          <w:jc w:val="center"/>
        </w:trPr>
        <w:tc>
          <w:tcPr>
            <w:tcW w:w="3518" w:type="dxa"/>
            <w:vAlign w:val="center"/>
          </w:tcPr>
          <w:p w:rsidR="00733F28" w:rsidRPr="00F06873" w:rsidRDefault="00733F28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ме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с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тах (чел.)</w:t>
            </w:r>
          </w:p>
        </w:tc>
        <w:tc>
          <w:tcPr>
            <w:tcW w:w="843" w:type="dxa"/>
            <w:vAlign w:val="center"/>
          </w:tcPr>
          <w:p w:rsidR="00733F28" w:rsidRPr="008B41D6" w:rsidRDefault="00EF2C50" w:rsidP="009E6E5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582</w:t>
            </w:r>
          </w:p>
        </w:tc>
        <w:tc>
          <w:tcPr>
            <w:tcW w:w="3118" w:type="dxa"/>
            <w:vAlign w:val="center"/>
          </w:tcPr>
          <w:p w:rsidR="00733F28" w:rsidRPr="008B41D6" w:rsidRDefault="00EF2C50" w:rsidP="00B613E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579</w:t>
            </w:r>
          </w:p>
        </w:tc>
        <w:tc>
          <w:tcPr>
            <w:tcW w:w="1063" w:type="dxa"/>
            <w:vAlign w:val="center"/>
          </w:tcPr>
          <w:p w:rsidR="00733F28" w:rsidRPr="00F06873" w:rsidRDefault="00733F2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733F28" w:rsidRPr="008B41D6" w:rsidRDefault="006F5577" w:rsidP="00F37C37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365</w:t>
            </w:r>
          </w:p>
        </w:tc>
        <w:tc>
          <w:tcPr>
            <w:tcW w:w="1169" w:type="dxa"/>
            <w:vAlign w:val="center"/>
          </w:tcPr>
          <w:p w:rsidR="00733F28" w:rsidRPr="00FE08DD" w:rsidRDefault="00B613EF" w:rsidP="00F37C37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159</w:t>
            </w:r>
          </w:p>
        </w:tc>
        <w:tc>
          <w:tcPr>
            <w:tcW w:w="1169" w:type="dxa"/>
            <w:vAlign w:val="center"/>
          </w:tcPr>
          <w:p w:rsidR="00733F28" w:rsidRPr="00FE08DD" w:rsidRDefault="00B613EF" w:rsidP="00F37C37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1169" w:type="dxa"/>
            <w:vAlign w:val="center"/>
          </w:tcPr>
          <w:p w:rsidR="00733F28" w:rsidRPr="00F06873" w:rsidRDefault="00733F2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733F28" w:rsidRPr="00F06873" w:rsidRDefault="00733F2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733F28" w:rsidRPr="00F06873" w:rsidRDefault="00733F2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7847AA" w:rsidRPr="00F06873" w:rsidTr="004654AF">
        <w:trPr>
          <w:jc w:val="center"/>
        </w:trPr>
        <w:tc>
          <w:tcPr>
            <w:tcW w:w="3518" w:type="dxa"/>
            <w:vAlign w:val="center"/>
          </w:tcPr>
          <w:p w:rsidR="007847AA" w:rsidRPr="00F06873" w:rsidRDefault="007847AA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7847AA" w:rsidRPr="008B41D6" w:rsidRDefault="00EF2C50" w:rsidP="00FE08DD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195</w:t>
            </w:r>
          </w:p>
        </w:tc>
        <w:tc>
          <w:tcPr>
            <w:tcW w:w="3118" w:type="dxa"/>
            <w:vAlign w:val="center"/>
          </w:tcPr>
          <w:p w:rsidR="007847AA" w:rsidRPr="008B41D6" w:rsidRDefault="00EF2C50" w:rsidP="00F37C37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195</w:t>
            </w:r>
          </w:p>
        </w:tc>
        <w:tc>
          <w:tcPr>
            <w:tcW w:w="1063" w:type="dxa"/>
            <w:vAlign w:val="center"/>
          </w:tcPr>
          <w:p w:rsidR="007847AA" w:rsidRPr="00F06873" w:rsidRDefault="007847A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7847AA" w:rsidRPr="008B41D6" w:rsidRDefault="006F5577" w:rsidP="00F37C37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</w:t>
            </w:r>
          </w:p>
        </w:tc>
        <w:tc>
          <w:tcPr>
            <w:tcW w:w="1169" w:type="dxa"/>
            <w:vAlign w:val="center"/>
          </w:tcPr>
          <w:p w:rsidR="007847AA" w:rsidRPr="00F37C37" w:rsidRDefault="007847A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1169" w:type="dxa"/>
            <w:vAlign w:val="center"/>
          </w:tcPr>
          <w:p w:rsidR="007847AA" w:rsidRPr="00F06873" w:rsidRDefault="007847A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7847AA" w:rsidRPr="00F06873" w:rsidRDefault="007847A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7847AA" w:rsidRPr="00F06873" w:rsidRDefault="007847A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7847AA" w:rsidRPr="00F06873" w:rsidRDefault="007847A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244AD2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244AD2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244AD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244AD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244AD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244AD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244AD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244AD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244AD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244AD2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244AD2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244AD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244AD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244AD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244AD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244AD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244AD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244AD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244AD2" w:rsidRDefault="00F06873" w:rsidP="00244AD2">
      <w:pPr>
        <w:jc w:val="right"/>
        <w:rPr>
          <w:sz w:val="20"/>
        </w:rPr>
      </w:pPr>
      <w:r w:rsidRPr="00F06873">
        <w:t>Таблица 2</w:t>
      </w:r>
      <w:r w:rsidR="00F77209">
        <w:fldChar w:fldCharType="begin"/>
      </w:r>
      <w:r w:rsidR="00244AD2">
        <w:instrText xml:space="preserve"> INCLUDETEXT  "D:\\Аттестация\\BaseSEA\\ОАО Нижегеродский водоканал 2018\\ARMv51_files\\sv_ved_org_4.xml" \! \t "D:\\Programm\\Аттестация-5.1\\xsl\\per_rm\\form2_01.xsl"  \* MERGEFORMAT </w:instrText>
      </w:r>
      <w:r w:rsidR="00F77209">
        <w:fldChar w:fldCharType="separate"/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46" w:type="dxa"/>
          <w:right w:w="46" w:type="dxa"/>
        </w:tblCellMar>
        <w:tblLook w:val="04A0"/>
      </w:tblPr>
      <w:tblGrid>
        <w:gridCol w:w="1435"/>
        <w:gridCol w:w="2988"/>
        <w:gridCol w:w="337"/>
        <w:gridCol w:w="337"/>
        <w:gridCol w:w="489"/>
        <w:gridCol w:w="337"/>
        <w:gridCol w:w="337"/>
        <w:gridCol w:w="489"/>
        <w:gridCol w:w="489"/>
        <w:gridCol w:w="489"/>
        <w:gridCol w:w="489"/>
        <w:gridCol w:w="489"/>
        <w:gridCol w:w="489"/>
        <w:gridCol w:w="490"/>
        <w:gridCol w:w="490"/>
        <w:gridCol w:w="490"/>
        <w:gridCol w:w="490"/>
        <w:gridCol w:w="640"/>
        <w:gridCol w:w="640"/>
        <w:gridCol w:w="640"/>
        <w:gridCol w:w="640"/>
        <w:gridCol w:w="643"/>
        <w:gridCol w:w="490"/>
        <w:gridCol w:w="381"/>
      </w:tblGrid>
      <w:tr w:rsidR="00244AD2" w:rsidTr="00DB50BA">
        <w:trPr>
          <w:divId w:val="809831645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Индивидуальный номер рабочего места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Профессия/должность/специальность работника</w:t>
            </w:r>
          </w:p>
        </w:tc>
        <w:tc>
          <w:tcPr>
            <w:tcW w:w="0" w:type="auto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Классы (подклассы) условий труда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/>
                <w:sz w:val="16"/>
                <w:szCs w:val="16"/>
              </w:rPr>
              <w:t>Итоговый класс (подкласс) усл</w:t>
            </w:r>
            <w:r>
              <w:rPr>
                <w:rFonts w:ascii="Times" w:hAnsi="Times" w:cs="Times"/>
                <w:sz w:val="16"/>
                <w:szCs w:val="16"/>
              </w:rPr>
              <w:t>о</w:t>
            </w:r>
            <w:r>
              <w:rPr>
                <w:rFonts w:ascii="Times" w:hAnsi="Times" w:cs="Times"/>
                <w:sz w:val="16"/>
                <w:szCs w:val="16"/>
              </w:rPr>
              <w:t>вий труда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/>
                <w:sz w:val="16"/>
                <w:szCs w:val="16"/>
              </w:rPr>
              <w:t>Итоговый класс (подкласс) усл</w:t>
            </w:r>
            <w:r>
              <w:rPr>
                <w:rFonts w:ascii="Times" w:hAnsi="Times" w:cs="Times"/>
                <w:sz w:val="16"/>
                <w:szCs w:val="16"/>
              </w:rPr>
              <w:t>о</w:t>
            </w:r>
            <w:r>
              <w:rPr>
                <w:rFonts w:ascii="Times" w:hAnsi="Times" w:cs="Times"/>
                <w:sz w:val="16"/>
                <w:szCs w:val="16"/>
              </w:rPr>
              <w:t>вий труда с учетом эффективного применения СИЗ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/>
                <w:sz w:val="16"/>
                <w:szCs w:val="16"/>
              </w:rPr>
              <w:t>Повышенный размер оплаты труда (да,нет)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/>
                <w:sz w:val="16"/>
                <w:szCs w:val="16"/>
              </w:rPr>
              <w:t>Ежегодный дополнительный опл</w:t>
            </w:r>
            <w:r>
              <w:rPr>
                <w:rFonts w:ascii="Times" w:hAnsi="Times" w:cs="Times"/>
                <w:sz w:val="16"/>
                <w:szCs w:val="16"/>
              </w:rPr>
              <w:t>а</w:t>
            </w:r>
            <w:r>
              <w:rPr>
                <w:rFonts w:ascii="Times" w:hAnsi="Times" w:cs="Times"/>
                <w:sz w:val="16"/>
                <w:szCs w:val="16"/>
              </w:rPr>
              <w:t>чиваемый отпуск (да/нет)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/>
                <w:sz w:val="16"/>
                <w:szCs w:val="16"/>
              </w:rPr>
              <w:t>Сокращенная продолжительность рабочего времени (да/нет)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/>
                <w:sz w:val="16"/>
                <w:szCs w:val="16"/>
              </w:rPr>
              <w:t>Молоко или другие равноценные пищевые продукты (да/нет)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/>
                <w:sz w:val="16"/>
                <w:szCs w:val="16"/>
              </w:rPr>
              <w:t>Лечебно-профилактическое пит</w:t>
            </w:r>
            <w:r>
              <w:rPr>
                <w:rFonts w:ascii="Times" w:hAnsi="Times" w:cs="Times"/>
                <w:sz w:val="16"/>
                <w:szCs w:val="16"/>
              </w:rPr>
              <w:t>а</w:t>
            </w:r>
            <w:r>
              <w:rPr>
                <w:rFonts w:ascii="Times" w:hAnsi="Times" w:cs="Times"/>
                <w:sz w:val="16"/>
                <w:szCs w:val="16"/>
              </w:rPr>
              <w:t>ние (да/нет)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/>
                <w:sz w:val="16"/>
                <w:szCs w:val="16"/>
              </w:rPr>
              <w:t>Льготное пенсионное обеспечение (да/нет)</w:t>
            </w:r>
          </w:p>
        </w:tc>
      </w:tr>
      <w:tr w:rsidR="00244AD2" w:rsidTr="00DB50BA">
        <w:trPr>
          <w:divId w:val="809831645"/>
          <w:trHeight w:val="22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/>
                <w:sz w:val="16"/>
                <w:szCs w:val="16"/>
              </w:rPr>
              <w:t>химический фактор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/>
                <w:sz w:val="16"/>
                <w:szCs w:val="16"/>
              </w:rPr>
              <w:t>биологический фактор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/>
                <w:sz w:val="16"/>
                <w:szCs w:val="16"/>
              </w:rPr>
              <w:t>аэрозоли преимущественно фиброгенного действия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/>
                <w:sz w:val="16"/>
                <w:szCs w:val="16"/>
              </w:rPr>
              <w:t>шум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/>
                <w:sz w:val="16"/>
                <w:szCs w:val="16"/>
              </w:rPr>
              <w:t>инфразвук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/>
                <w:sz w:val="16"/>
                <w:szCs w:val="16"/>
              </w:rPr>
              <w:t>ультразвук воздушный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/>
                <w:sz w:val="16"/>
                <w:szCs w:val="16"/>
              </w:rPr>
              <w:t>вибрация общая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/>
                <w:sz w:val="16"/>
                <w:szCs w:val="16"/>
              </w:rPr>
              <w:t>вибрация локальная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/>
                <w:sz w:val="16"/>
                <w:szCs w:val="16"/>
              </w:rPr>
              <w:t>ионизирующие излучения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/>
                <w:sz w:val="16"/>
                <w:szCs w:val="16"/>
              </w:rPr>
              <w:t>микроклимат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/>
                <w:sz w:val="16"/>
                <w:szCs w:val="16"/>
              </w:rPr>
              <w:t>световая среда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/>
                <w:sz w:val="16"/>
                <w:szCs w:val="16"/>
              </w:rPr>
              <w:t>напряженность трудового пр</w:t>
            </w:r>
            <w:r>
              <w:rPr>
                <w:rFonts w:ascii="Times" w:hAnsi="Times" w:cs="Times"/>
                <w:sz w:val="16"/>
                <w:szCs w:val="16"/>
              </w:rPr>
              <w:t>о</w:t>
            </w:r>
            <w:r>
              <w:rPr>
                <w:rFonts w:ascii="Times" w:hAnsi="Times" w:cs="Times"/>
                <w:sz w:val="16"/>
                <w:szCs w:val="16"/>
              </w:rPr>
              <w:t>цесса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rPr>
                <w:rFonts w:ascii="Times" w:hAnsi="Times" w:cs="Times"/>
                <w:sz w:val="16"/>
                <w:szCs w:val="16"/>
              </w:rPr>
            </w:pPr>
          </w:p>
        </w:tc>
      </w:tr>
      <w:tr w:rsidR="00244AD2" w:rsidTr="00DB50BA">
        <w:trPr>
          <w:divId w:val="809831645"/>
        </w:trPr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3</w:t>
            </w: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4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5</w:t>
            </w: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6</w:t>
            </w: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7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8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9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10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11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12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13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14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15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16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17</w:t>
            </w:r>
          </w:p>
        </w:tc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18</w:t>
            </w:r>
          </w:p>
        </w:tc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19</w:t>
            </w:r>
          </w:p>
        </w:tc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20</w:t>
            </w:r>
          </w:p>
        </w:tc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21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22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23</w:t>
            </w:r>
          </w:p>
        </w:tc>
        <w:tc>
          <w:tcPr>
            <w:tcW w:w="1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24</w:t>
            </w:r>
          </w:p>
        </w:tc>
      </w:tr>
      <w:tr w:rsidR="00244AD2" w:rsidTr="00DB50BA">
        <w:trPr>
          <w:divId w:val="809831645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Pr="00DD6238" w:rsidRDefault="00244AD2" w:rsidP="00DD6238">
            <w:pPr>
              <w:rPr>
                <w:rFonts w:ascii="Times" w:hAnsi="Times" w:cs="Times"/>
                <w:b/>
                <w:sz w:val="18"/>
                <w:szCs w:val="18"/>
              </w:rPr>
            </w:pPr>
            <w:r w:rsidRPr="00DD6238">
              <w:rPr>
                <w:rFonts w:ascii="Times" w:hAnsi="Times" w:cs="Times"/>
                <w:b/>
                <w:sz w:val="18"/>
                <w:szCs w:val="18"/>
              </w:rPr>
              <w:t>Автозаводский канализационный участок, ул. Ю.Фучика, 40</w:t>
            </w:r>
          </w:p>
        </w:tc>
      </w:tr>
      <w:tr w:rsidR="00244AD2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Начальник участка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244AD2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Заместитель начальника участка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244AD2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 w:rsidP="007A4CCF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Инженер материально-технического снабжения 1 категории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244AD2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Инженер 1 категории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244AD2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Кладовщик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4AD2" w:rsidRDefault="00244AD2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DB50B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Pr="006F40B4" w:rsidRDefault="00DB50BA">
            <w:pPr>
              <w:jc w:val="center"/>
              <w:rPr>
                <w:rFonts w:ascii="Times" w:hAnsi="Times" w:cs="Times"/>
                <w:b/>
                <w:sz w:val="18"/>
                <w:szCs w:val="18"/>
              </w:rPr>
            </w:pPr>
            <w:r w:rsidRPr="006F40B4">
              <w:rPr>
                <w:rStyle w:val="a9"/>
                <w:b/>
                <w:sz w:val="18"/>
                <w:szCs w:val="18"/>
                <w:u w:val="none"/>
              </w:rPr>
              <w:t>Аппарат управления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</w:tr>
      <w:tr w:rsidR="00DB50B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Pr="00F06873" w:rsidRDefault="00DB50BA" w:rsidP="007D3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Pr="009D1B3C" w:rsidRDefault="00DB50BA" w:rsidP="007D3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по  строительству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Pr="00F06873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Pr="00F06873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Pr="00F06873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Pr="00F06873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Pr="00F06873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Pr="00F06873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Pr="00F06873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Pr="00F06873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Pr="00F06873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Pr="00F06873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Pr="00F06873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Pr="00F06873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Pr="00F06873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Pr="00F06873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Pr="00F06873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Pr="00F06873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Pr="00F06873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Pr="00F06873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Pr="00F06873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Pr="00F06873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Pr="00F06873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Pr="00F06873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50B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Pr="009D1B3C" w:rsidRDefault="00DB50BA" w:rsidP="007D3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по  подготовке строител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ства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F40B4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24</w:t>
            </w:r>
          </w:p>
        </w:tc>
      </w:tr>
      <w:tr w:rsidR="00DB50B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Pr="009D1B3C" w:rsidRDefault="00DB50BA" w:rsidP="007D3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инженер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50B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Pr="009D1B3C" w:rsidRDefault="00DB50BA" w:rsidP="007D3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генерального директора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BA" w:rsidRDefault="00DB50BA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1940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Pr="00F06873" w:rsidRDefault="00F71940" w:rsidP="007D35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Pr="00EA2474" w:rsidRDefault="00F71940" w:rsidP="007D3544">
            <w:pPr>
              <w:jc w:val="center"/>
              <w:rPr>
                <w:i/>
                <w:sz w:val="18"/>
                <w:szCs w:val="18"/>
              </w:rPr>
            </w:pPr>
            <w:r w:rsidRPr="00EA2474">
              <w:rPr>
                <w:i/>
                <w:sz w:val="18"/>
                <w:szCs w:val="18"/>
              </w:rPr>
              <w:t>Управление стратегического разв</w:t>
            </w:r>
            <w:r w:rsidRPr="00EA2474">
              <w:rPr>
                <w:i/>
                <w:sz w:val="18"/>
                <w:szCs w:val="18"/>
              </w:rPr>
              <w:t>и</w:t>
            </w:r>
            <w:r w:rsidRPr="00EA2474">
              <w:rPr>
                <w:i/>
                <w:sz w:val="18"/>
                <w:szCs w:val="18"/>
              </w:rPr>
              <w:t>тия и контроля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Pr="00F06873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Pr="00F06873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Pr="00F06873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Pr="00F06873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Pr="00F06873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Pr="00F06873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Pr="00F06873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Pr="00F06873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Pr="00F06873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Pr="00F06873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Pr="00F06873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Pr="00F06873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Pr="00F06873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Pr="00F06873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Pr="00F06873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Pr="00F06873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Pr="00F06873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Pr="00F06873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Pr="00F06873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Pr="00F06873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Pr="00F06873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Pr="00F06873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71940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Pr="00F06873" w:rsidRDefault="00F71940" w:rsidP="007D3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Pr="00EA2474" w:rsidRDefault="00F71940" w:rsidP="007D3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Управления стратегического развития и контроля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Pr="00F06873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Pr="00F06873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Pr="00F06873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Pr="00F06873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Pr="00F06873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Pr="00F06873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Pr="00F06873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Pr="00F06873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Pr="00F06873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Pr="00F06873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Pr="00F06873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Pr="00F06873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Pr="00F06873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Pr="00F06873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Pr="00F06873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Pr="00F06873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Pr="00F06873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Pr="00F06873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Pr="00F06873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Pr="00F06873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Pr="00F06873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Pr="00F06873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1940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Default="00F71940" w:rsidP="007D3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Pr="00EA2474" w:rsidRDefault="00F71940" w:rsidP="007D3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проекта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1940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Default="00F71940" w:rsidP="007D3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7А (6А)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Pr="00EA2474" w:rsidRDefault="00F71940" w:rsidP="007D3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проекта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940" w:rsidRDefault="00F71940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019C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B341C6" w:rsidRDefault="00A0019C" w:rsidP="007D3544">
            <w:pPr>
              <w:jc w:val="center"/>
              <w:rPr>
                <w:i/>
                <w:sz w:val="18"/>
                <w:szCs w:val="18"/>
              </w:rPr>
            </w:pPr>
            <w:r w:rsidRPr="00B341C6">
              <w:rPr>
                <w:i/>
                <w:sz w:val="18"/>
                <w:szCs w:val="18"/>
              </w:rPr>
              <w:t>Группа по ГО и ЧС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0019C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B341C6" w:rsidRDefault="00A0019C" w:rsidP="007D3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гражданской обороны 1 категории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019C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A523FF" w:rsidRDefault="00A0019C" w:rsidP="007D3544">
            <w:pPr>
              <w:jc w:val="center"/>
              <w:rPr>
                <w:i/>
                <w:sz w:val="18"/>
                <w:szCs w:val="18"/>
              </w:rPr>
            </w:pPr>
            <w:r w:rsidRPr="00A523FF">
              <w:rPr>
                <w:i/>
                <w:sz w:val="18"/>
                <w:szCs w:val="18"/>
              </w:rPr>
              <w:t>Отдел проектирования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0019C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A523FF" w:rsidRDefault="00A0019C" w:rsidP="007D3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Инженер-проектировщик 1 катег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019C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390373" w:rsidRDefault="00A0019C" w:rsidP="007D3544">
            <w:pPr>
              <w:jc w:val="center"/>
              <w:rPr>
                <w:i/>
                <w:sz w:val="18"/>
                <w:szCs w:val="18"/>
              </w:rPr>
            </w:pPr>
            <w:r w:rsidRPr="00390373">
              <w:rPr>
                <w:i/>
                <w:sz w:val="18"/>
                <w:szCs w:val="18"/>
              </w:rPr>
              <w:t>Пресс-служба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0019C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390373" w:rsidRDefault="00A0019C" w:rsidP="007D3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019C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6D0DB6" w:rsidRDefault="00A0019C" w:rsidP="007D3544">
            <w:pPr>
              <w:jc w:val="center"/>
              <w:rPr>
                <w:i/>
                <w:sz w:val="18"/>
                <w:szCs w:val="18"/>
              </w:rPr>
            </w:pPr>
            <w:r w:rsidRPr="006D0DB6">
              <w:rPr>
                <w:i/>
                <w:sz w:val="18"/>
                <w:szCs w:val="18"/>
              </w:rPr>
              <w:t>Управление по работе с персоналом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0019C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6D0DB6" w:rsidRDefault="00A0019C" w:rsidP="007D3544">
            <w:pPr>
              <w:jc w:val="center"/>
              <w:rPr>
                <w:i/>
                <w:sz w:val="18"/>
                <w:szCs w:val="18"/>
              </w:rPr>
            </w:pPr>
            <w:r w:rsidRPr="006D0DB6">
              <w:rPr>
                <w:i/>
                <w:sz w:val="18"/>
                <w:szCs w:val="18"/>
              </w:rPr>
              <w:t>Служба кадрового администриров</w:t>
            </w:r>
            <w:r w:rsidRPr="006D0DB6">
              <w:rPr>
                <w:i/>
                <w:sz w:val="18"/>
                <w:szCs w:val="18"/>
              </w:rPr>
              <w:t>а</w:t>
            </w:r>
            <w:r w:rsidRPr="006D0DB6">
              <w:rPr>
                <w:i/>
                <w:sz w:val="18"/>
                <w:szCs w:val="18"/>
              </w:rPr>
              <w:t>ния - Отдел кадрового учета прои</w:t>
            </w:r>
            <w:r w:rsidRPr="006D0DB6">
              <w:rPr>
                <w:i/>
                <w:sz w:val="18"/>
                <w:szCs w:val="18"/>
              </w:rPr>
              <w:t>з</w:t>
            </w:r>
            <w:r w:rsidRPr="006D0DB6">
              <w:rPr>
                <w:i/>
                <w:sz w:val="18"/>
                <w:szCs w:val="18"/>
              </w:rPr>
              <w:t>водственного блока, ул. Деревообд</w:t>
            </w:r>
            <w:r w:rsidRPr="006D0DB6">
              <w:rPr>
                <w:i/>
                <w:sz w:val="18"/>
                <w:szCs w:val="18"/>
              </w:rPr>
              <w:t>е</w:t>
            </w:r>
            <w:r w:rsidRPr="006D0DB6">
              <w:rPr>
                <w:i/>
                <w:sz w:val="18"/>
                <w:szCs w:val="18"/>
              </w:rPr>
              <w:t>лочная, 1а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0019C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6D0DB6" w:rsidRDefault="00A0019C" w:rsidP="007D3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по труду 1 категории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F06873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019C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6D0DB6" w:rsidRDefault="00A0019C" w:rsidP="007D3544">
            <w:pPr>
              <w:jc w:val="center"/>
              <w:rPr>
                <w:i/>
                <w:sz w:val="18"/>
                <w:szCs w:val="18"/>
              </w:rPr>
            </w:pPr>
            <w:r w:rsidRPr="006D0DB6">
              <w:rPr>
                <w:i/>
                <w:sz w:val="18"/>
                <w:szCs w:val="18"/>
              </w:rPr>
              <w:t>Служба кадрового администриров</w:t>
            </w:r>
            <w:r w:rsidRPr="006D0DB6">
              <w:rPr>
                <w:i/>
                <w:sz w:val="18"/>
                <w:szCs w:val="18"/>
              </w:rPr>
              <w:t>а</w:t>
            </w:r>
            <w:r w:rsidRPr="006D0DB6">
              <w:rPr>
                <w:i/>
                <w:sz w:val="18"/>
                <w:szCs w:val="18"/>
              </w:rPr>
              <w:t>ния - Отдел кадрового учета прои</w:t>
            </w:r>
            <w:r w:rsidRPr="006D0DB6">
              <w:rPr>
                <w:i/>
                <w:sz w:val="18"/>
                <w:szCs w:val="18"/>
              </w:rPr>
              <w:t>з</w:t>
            </w:r>
            <w:r w:rsidRPr="006D0DB6">
              <w:rPr>
                <w:i/>
                <w:sz w:val="18"/>
                <w:szCs w:val="18"/>
              </w:rPr>
              <w:t>водственного блока, ул. Фучика, 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0019C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6D0DB6" w:rsidRDefault="00A0019C" w:rsidP="007D3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по труду 1 категории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019C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6D0DB6" w:rsidRDefault="00A0019C" w:rsidP="007D3544">
            <w:pPr>
              <w:jc w:val="center"/>
              <w:rPr>
                <w:i/>
                <w:sz w:val="18"/>
                <w:szCs w:val="18"/>
              </w:rPr>
            </w:pPr>
            <w:r w:rsidRPr="006D0DB6">
              <w:rPr>
                <w:i/>
                <w:sz w:val="18"/>
                <w:szCs w:val="18"/>
              </w:rPr>
              <w:t>Служба кадрового администриров</w:t>
            </w:r>
            <w:r w:rsidRPr="006D0DB6">
              <w:rPr>
                <w:i/>
                <w:sz w:val="18"/>
                <w:szCs w:val="18"/>
              </w:rPr>
              <w:t>а</w:t>
            </w:r>
            <w:r w:rsidRPr="006D0DB6">
              <w:rPr>
                <w:i/>
                <w:sz w:val="18"/>
                <w:szCs w:val="18"/>
              </w:rPr>
              <w:t>ния - Отдел кадрового учета прои</w:t>
            </w:r>
            <w:r w:rsidRPr="006D0DB6">
              <w:rPr>
                <w:i/>
                <w:sz w:val="18"/>
                <w:szCs w:val="18"/>
              </w:rPr>
              <w:t>з</w:t>
            </w:r>
            <w:r w:rsidRPr="006D0DB6">
              <w:rPr>
                <w:i/>
                <w:sz w:val="18"/>
                <w:szCs w:val="18"/>
              </w:rPr>
              <w:t>водственного блока, ул. Ларина, 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0019C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Pr="006D0DB6" w:rsidRDefault="00A0019C" w:rsidP="007D3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по труду 1 категории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19C" w:rsidRDefault="00A0019C" w:rsidP="007D3544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77E1B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CA533D" w:rsidRDefault="00A77E1B" w:rsidP="00E22A18">
            <w:pPr>
              <w:jc w:val="center"/>
              <w:rPr>
                <w:b/>
                <w:sz w:val="18"/>
                <w:szCs w:val="18"/>
              </w:rPr>
            </w:pPr>
            <w:r w:rsidRPr="00CA533D">
              <w:rPr>
                <w:b/>
                <w:sz w:val="18"/>
                <w:szCs w:val="18"/>
              </w:rPr>
              <w:t xml:space="preserve"> </w:t>
            </w:r>
            <w:r w:rsidR="00E22A18">
              <w:rPr>
                <w:b/>
                <w:sz w:val="18"/>
                <w:szCs w:val="18"/>
              </w:rPr>
              <w:t>Аппарат управления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77E1B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CA533D" w:rsidRDefault="00A77E1B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директора по работе с абонентами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77E1B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DD5288" w:rsidRDefault="00A77E1B" w:rsidP="00F37C37">
            <w:pPr>
              <w:jc w:val="center"/>
              <w:rPr>
                <w:b/>
                <w:sz w:val="18"/>
                <w:szCs w:val="18"/>
              </w:rPr>
            </w:pPr>
            <w:r w:rsidRPr="00DD5288">
              <w:rPr>
                <w:b/>
                <w:sz w:val="18"/>
                <w:szCs w:val="18"/>
              </w:rPr>
              <w:t>Аппарат управления (ул. Керче</w:t>
            </w:r>
            <w:r w:rsidRPr="00DD5288">
              <w:rPr>
                <w:b/>
                <w:sz w:val="18"/>
                <w:szCs w:val="18"/>
              </w:rPr>
              <w:t>н</w:t>
            </w:r>
            <w:r w:rsidRPr="00DD5288">
              <w:rPr>
                <w:b/>
                <w:sz w:val="18"/>
                <w:szCs w:val="18"/>
              </w:rPr>
              <w:t>ская, 15А)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77E1B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DD5288" w:rsidRDefault="00A77E1B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Секретарь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1B" w:rsidRPr="00F06873" w:rsidRDefault="00A77E1B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218DF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6F4FDA" w:rsidRDefault="00D218DF" w:rsidP="00F37C37">
            <w:pPr>
              <w:jc w:val="center"/>
              <w:rPr>
                <w:b/>
                <w:sz w:val="18"/>
                <w:szCs w:val="18"/>
              </w:rPr>
            </w:pPr>
            <w:r w:rsidRPr="006F4FDA">
              <w:rPr>
                <w:b/>
                <w:sz w:val="18"/>
                <w:szCs w:val="18"/>
              </w:rPr>
              <w:t>Аппарат управления, ул. Керче</w:t>
            </w:r>
            <w:r w:rsidRPr="006F4FDA">
              <w:rPr>
                <w:b/>
                <w:sz w:val="18"/>
                <w:szCs w:val="18"/>
              </w:rPr>
              <w:t>н</w:t>
            </w:r>
            <w:r w:rsidRPr="006F4FDA">
              <w:rPr>
                <w:b/>
                <w:sz w:val="18"/>
                <w:szCs w:val="18"/>
              </w:rPr>
              <w:t>ская, 15А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218DF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6F4FDA" w:rsidRDefault="00D218DF" w:rsidP="00F37C37">
            <w:pPr>
              <w:jc w:val="center"/>
              <w:rPr>
                <w:i/>
                <w:sz w:val="18"/>
                <w:szCs w:val="18"/>
              </w:rPr>
            </w:pPr>
            <w:r w:rsidRPr="006F4FDA">
              <w:rPr>
                <w:i/>
                <w:sz w:val="18"/>
                <w:szCs w:val="18"/>
              </w:rPr>
              <w:t>Управление по работе с персоналом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218DF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6F4FDA" w:rsidRDefault="00D218DF" w:rsidP="00F37C37">
            <w:pPr>
              <w:jc w:val="center"/>
              <w:rPr>
                <w:i/>
                <w:sz w:val="18"/>
                <w:szCs w:val="18"/>
              </w:rPr>
            </w:pPr>
            <w:r w:rsidRPr="006F4FDA">
              <w:rPr>
                <w:i/>
                <w:sz w:val="18"/>
                <w:szCs w:val="18"/>
              </w:rPr>
              <w:t>Служба кадрового администриров</w:t>
            </w:r>
            <w:r w:rsidRPr="006F4FDA">
              <w:rPr>
                <w:i/>
                <w:sz w:val="18"/>
                <w:szCs w:val="18"/>
              </w:rPr>
              <w:t>а</w:t>
            </w:r>
            <w:r w:rsidRPr="006F4FDA">
              <w:rPr>
                <w:i/>
                <w:sz w:val="18"/>
                <w:szCs w:val="18"/>
              </w:rPr>
              <w:t>ния - Отдел кадрового учета прои</w:t>
            </w:r>
            <w:r w:rsidRPr="006F4FDA">
              <w:rPr>
                <w:i/>
                <w:sz w:val="18"/>
                <w:szCs w:val="18"/>
              </w:rPr>
              <w:t>з</w:t>
            </w:r>
            <w:r w:rsidRPr="006F4FDA">
              <w:rPr>
                <w:i/>
                <w:sz w:val="18"/>
                <w:szCs w:val="18"/>
              </w:rPr>
              <w:t>водственного блока, ул. Ю.Фучика, 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218DF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по труду 1 категории</w:t>
            </w:r>
          </w:p>
          <w:p w:rsidR="00FB3A4F" w:rsidRPr="006F4FDA" w:rsidRDefault="00FB3A4F" w:rsidP="00F37C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F06873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F40B4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24</w:t>
            </w:r>
          </w:p>
        </w:tc>
      </w:tr>
      <w:tr w:rsidR="00D218DF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6F4FDA" w:rsidRDefault="00D218DF" w:rsidP="00F37C37">
            <w:pPr>
              <w:jc w:val="center"/>
              <w:rPr>
                <w:i/>
                <w:sz w:val="18"/>
                <w:szCs w:val="18"/>
              </w:rPr>
            </w:pPr>
            <w:r w:rsidRPr="006F4FDA">
              <w:rPr>
                <w:i/>
                <w:sz w:val="18"/>
                <w:szCs w:val="18"/>
              </w:rPr>
              <w:t>Служба кадрового администриров</w:t>
            </w:r>
            <w:r w:rsidRPr="006F4FDA">
              <w:rPr>
                <w:i/>
                <w:sz w:val="18"/>
                <w:szCs w:val="18"/>
              </w:rPr>
              <w:t>а</w:t>
            </w:r>
            <w:r w:rsidRPr="006F4FDA">
              <w:rPr>
                <w:i/>
                <w:sz w:val="18"/>
                <w:szCs w:val="18"/>
              </w:rPr>
              <w:t>ния - Отдел кадрового учета прои</w:t>
            </w:r>
            <w:r w:rsidRPr="006F4FDA">
              <w:rPr>
                <w:i/>
                <w:sz w:val="18"/>
                <w:szCs w:val="18"/>
              </w:rPr>
              <w:t>з</w:t>
            </w:r>
            <w:r w:rsidRPr="006F4FDA">
              <w:rPr>
                <w:i/>
                <w:sz w:val="18"/>
                <w:szCs w:val="18"/>
              </w:rPr>
              <w:t>водственного блока, ул. Ларина, 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218DF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6F4FDA" w:rsidRDefault="00D218DF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по труду 1 категории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218DF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6F4FDA" w:rsidRDefault="00D218DF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по труду 1 категории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218DF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6F4FDA" w:rsidRDefault="00D218DF" w:rsidP="00F37C37">
            <w:pPr>
              <w:jc w:val="center"/>
              <w:rPr>
                <w:i/>
                <w:sz w:val="18"/>
                <w:szCs w:val="18"/>
              </w:rPr>
            </w:pPr>
            <w:r w:rsidRPr="006F4FDA">
              <w:rPr>
                <w:i/>
                <w:sz w:val="18"/>
                <w:szCs w:val="18"/>
              </w:rPr>
              <w:t>Служба кадрового администриров</w:t>
            </w:r>
            <w:r w:rsidRPr="006F4FDA">
              <w:rPr>
                <w:i/>
                <w:sz w:val="18"/>
                <w:szCs w:val="18"/>
              </w:rPr>
              <w:t>а</w:t>
            </w:r>
            <w:r w:rsidRPr="006F4FDA">
              <w:rPr>
                <w:i/>
                <w:sz w:val="18"/>
                <w:szCs w:val="18"/>
              </w:rPr>
              <w:t>ния - Отдел кадрового учета прои</w:t>
            </w:r>
            <w:r w:rsidRPr="006F4FDA">
              <w:rPr>
                <w:i/>
                <w:sz w:val="18"/>
                <w:szCs w:val="18"/>
              </w:rPr>
              <w:t>з</w:t>
            </w:r>
            <w:r w:rsidRPr="006F4FDA">
              <w:rPr>
                <w:i/>
                <w:sz w:val="18"/>
                <w:szCs w:val="18"/>
              </w:rPr>
              <w:t>водственного блока, Набережная гребного канала, д.1.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218DF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Pr="006F4FDA" w:rsidRDefault="00D218DF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по труду 1 категории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8DF" w:rsidRDefault="00D218DF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923F2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310816" w:rsidRDefault="00B923F2" w:rsidP="00F37C37">
            <w:pPr>
              <w:jc w:val="center"/>
              <w:rPr>
                <w:b/>
                <w:sz w:val="18"/>
                <w:szCs w:val="18"/>
              </w:rPr>
            </w:pPr>
            <w:r w:rsidRPr="00310816">
              <w:rPr>
                <w:b/>
                <w:sz w:val="18"/>
                <w:szCs w:val="18"/>
              </w:rPr>
              <w:t>Аппарат управления, ул. Керче</w:t>
            </w:r>
            <w:r w:rsidRPr="00310816">
              <w:rPr>
                <w:b/>
                <w:sz w:val="18"/>
                <w:szCs w:val="18"/>
              </w:rPr>
              <w:t>н</w:t>
            </w:r>
            <w:r w:rsidRPr="00310816">
              <w:rPr>
                <w:b/>
                <w:sz w:val="18"/>
                <w:szCs w:val="18"/>
              </w:rPr>
              <w:t xml:space="preserve">ская, 15А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B923F2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310816" w:rsidRDefault="00B923F2" w:rsidP="00F37C37">
            <w:pPr>
              <w:jc w:val="center"/>
              <w:rPr>
                <w:i/>
                <w:sz w:val="18"/>
                <w:szCs w:val="18"/>
              </w:rPr>
            </w:pPr>
            <w:r w:rsidRPr="00310816">
              <w:rPr>
                <w:i/>
                <w:sz w:val="18"/>
                <w:szCs w:val="18"/>
              </w:rPr>
              <w:t>Центральная диспетчерская служба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B923F2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310816" w:rsidRDefault="00B923F2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диспетчер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F06873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923F2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Default="00B923F2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2А (1А)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310816" w:rsidRDefault="00B923F2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диспетчер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923F2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Default="00B923F2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Pr="00310816" w:rsidRDefault="00B923F2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Диспетчер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F2" w:rsidRDefault="00B923F2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D6238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Pr="00E22A18" w:rsidRDefault="00DD6238" w:rsidP="00F37C37">
            <w:pPr>
              <w:jc w:val="center"/>
              <w:rPr>
                <w:rFonts w:ascii="Times" w:hAnsi="Times" w:cs="Times"/>
                <w:b/>
                <w:sz w:val="18"/>
                <w:szCs w:val="18"/>
              </w:rPr>
            </w:pPr>
            <w:r w:rsidRPr="00DD6238">
              <w:rPr>
                <w:rFonts w:ascii="Times" w:hAnsi="Times" w:cs="Times"/>
                <w:b/>
                <w:sz w:val="18"/>
                <w:szCs w:val="18"/>
              </w:rPr>
              <w:t>Дорожно-ремонтный участок, , ул.Набережная Гребного канала,</w:t>
            </w:r>
          </w:p>
          <w:p w:rsidR="00DD6238" w:rsidRPr="00DD6238" w:rsidRDefault="00DD6238" w:rsidP="00F37C37">
            <w:pPr>
              <w:jc w:val="center"/>
              <w:rPr>
                <w:b/>
                <w:sz w:val="18"/>
                <w:szCs w:val="18"/>
              </w:rPr>
            </w:pPr>
            <w:r w:rsidRPr="00DD6238">
              <w:rPr>
                <w:rFonts w:ascii="Times" w:hAnsi="Times" w:cs="Times"/>
                <w:b/>
                <w:sz w:val="18"/>
                <w:szCs w:val="18"/>
              </w:rPr>
              <w:t xml:space="preserve"> д. 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D6238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Главный инженер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Pr="000A7C85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  <w:lang w:val="en-US"/>
              </w:rPr>
            </w:pPr>
            <w:r>
              <w:rPr>
                <w:rFonts w:ascii="Times" w:hAnsi="Times" w:cs="Times"/>
                <w:sz w:val="18"/>
                <w:szCs w:val="18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DD6238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Ведущий инженер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DD6238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Техник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DD6238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Диспетчер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DD6238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Кладовщик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238" w:rsidRDefault="00DD6238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632AAE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F06873" w:rsidRDefault="00632AAE" w:rsidP="00F37C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1B415E" w:rsidRDefault="00632AAE" w:rsidP="00F37C37">
            <w:pPr>
              <w:jc w:val="center"/>
              <w:rPr>
                <w:b/>
                <w:sz w:val="18"/>
                <w:szCs w:val="18"/>
              </w:rPr>
            </w:pPr>
            <w:r w:rsidRPr="001B415E">
              <w:rPr>
                <w:b/>
                <w:sz w:val="18"/>
                <w:szCs w:val="18"/>
              </w:rPr>
              <w:t>Заречный водопроводный эк</w:t>
            </w:r>
            <w:r w:rsidRPr="001B415E">
              <w:rPr>
                <w:b/>
                <w:sz w:val="18"/>
                <w:szCs w:val="18"/>
              </w:rPr>
              <w:t>с</w:t>
            </w:r>
            <w:r w:rsidRPr="001B415E">
              <w:rPr>
                <w:b/>
                <w:sz w:val="18"/>
                <w:szCs w:val="18"/>
              </w:rPr>
              <w:t>плуатационный участок, ул. Ф</w:t>
            </w:r>
            <w:r w:rsidRPr="001B415E">
              <w:rPr>
                <w:b/>
                <w:sz w:val="18"/>
                <w:szCs w:val="18"/>
              </w:rPr>
              <w:t>у</w:t>
            </w:r>
            <w:r w:rsidRPr="001B415E">
              <w:rPr>
                <w:b/>
                <w:sz w:val="18"/>
                <w:szCs w:val="18"/>
              </w:rPr>
              <w:t>чика, 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F06873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F06873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F06873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F06873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F06873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F06873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F06873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F06873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F06873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F06873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F06873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F06873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F06873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F06873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F06873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F06873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F06873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F06873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F06873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F06873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F06873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F06873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632AAE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F06873" w:rsidRDefault="00632AAE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1B415E" w:rsidRDefault="00632AAE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F06873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F06873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F06873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F06873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F06873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F06873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F06873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F06873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F06873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F06873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F06873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F06873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F06873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F06873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F06873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F06873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F06873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F06873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F06873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F06873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F06873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F06873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32AAE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1B415E" w:rsidRDefault="00632AAE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участка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32AAE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1B415E" w:rsidRDefault="00632AAE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32AAE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1B415E" w:rsidRDefault="00632AAE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32AAE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1B415E" w:rsidRDefault="00632AAE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32AAE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1B415E" w:rsidRDefault="00632AAE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32AAE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4B674B" w:rsidRDefault="00632AAE" w:rsidP="00F37C37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32AAE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1B415E" w:rsidRDefault="00632AAE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32AAE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1B415E" w:rsidRDefault="00632AAE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32AAE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1B415E" w:rsidRDefault="00632AAE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живанию электрооборудования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32AAE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1B415E" w:rsidRDefault="00632AAE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аварийно-восстановительных работ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32AAE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1B415E" w:rsidRDefault="00632AAE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632AAE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Рабочий по комплексному обслуж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ванию и ремонту зданий</w:t>
            </w:r>
          </w:p>
          <w:p w:rsidR="005B6808" w:rsidRDefault="005B6808" w:rsidP="00F37C37">
            <w:pPr>
              <w:jc w:val="center"/>
              <w:rPr>
                <w:sz w:val="18"/>
                <w:szCs w:val="18"/>
              </w:rPr>
            </w:pPr>
          </w:p>
          <w:p w:rsidR="005B6808" w:rsidRPr="001B415E" w:rsidRDefault="005B6808" w:rsidP="00F37C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F40B4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0B4" w:rsidRDefault="006F40B4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24</w:t>
            </w:r>
          </w:p>
        </w:tc>
      </w:tr>
      <w:tr w:rsidR="005B6808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6808" w:rsidRDefault="005B6808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6808" w:rsidRDefault="005B6808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 w:rsidRPr="001B415E">
              <w:rPr>
                <w:b/>
                <w:sz w:val="18"/>
                <w:szCs w:val="18"/>
              </w:rPr>
              <w:t>Заречный водопроводный эк</w:t>
            </w:r>
            <w:r w:rsidRPr="001B415E">
              <w:rPr>
                <w:b/>
                <w:sz w:val="18"/>
                <w:szCs w:val="18"/>
              </w:rPr>
              <w:t>с</w:t>
            </w:r>
            <w:r w:rsidRPr="001B415E">
              <w:rPr>
                <w:b/>
                <w:sz w:val="18"/>
                <w:szCs w:val="18"/>
              </w:rPr>
              <w:t>плуатационный участок, ул. Дер</w:t>
            </w:r>
            <w:r w:rsidRPr="001B415E">
              <w:rPr>
                <w:b/>
                <w:sz w:val="18"/>
                <w:szCs w:val="18"/>
              </w:rPr>
              <w:t>е</w:t>
            </w:r>
            <w:r w:rsidRPr="001B415E">
              <w:rPr>
                <w:b/>
                <w:sz w:val="18"/>
                <w:szCs w:val="18"/>
              </w:rPr>
              <w:t>вообделочная, 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6808" w:rsidRDefault="005B6808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6808" w:rsidRDefault="005B6808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6808" w:rsidRDefault="005B6808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6808" w:rsidRDefault="005B6808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6808" w:rsidRDefault="005B6808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6808" w:rsidRDefault="005B6808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6808" w:rsidRDefault="005B6808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6808" w:rsidRDefault="005B6808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6808" w:rsidRDefault="005B6808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6808" w:rsidRDefault="005B6808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6808" w:rsidRDefault="005B6808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6808" w:rsidRDefault="005B6808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6808" w:rsidRDefault="005B6808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6808" w:rsidRDefault="005B6808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6808" w:rsidRDefault="005B6808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6808" w:rsidRDefault="005B6808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6808" w:rsidRDefault="005B6808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6808" w:rsidRDefault="005B6808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6808" w:rsidRDefault="005B6808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6808" w:rsidRDefault="005B6808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6808" w:rsidRDefault="005B6808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6808" w:rsidRDefault="005B6808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</w:tr>
      <w:tr w:rsidR="00632AAE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1B415E" w:rsidRDefault="00632AAE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участка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32AAE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1B415E" w:rsidRDefault="00632AAE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32AAE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1B415E" w:rsidRDefault="00632AAE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32AAE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1B415E" w:rsidRDefault="00632AAE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32AAE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1B415E" w:rsidRDefault="00632AAE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32AAE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1B415E" w:rsidRDefault="00632AAE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32AAE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1B415E" w:rsidRDefault="00632AAE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32AAE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1B415E" w:rsidRDefault="00632AAE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32AAE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1B415E" w:rsidRDefault="00632AAE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живанию электрооборудования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32AAE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1B415E" w:rsidRDefault="00632AAE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632AAE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1B415E" w:rsidRDefault="00632AAE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аварийно-восстановительных работ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32AAE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1B415E" w:rsidRDefault="00632AAE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32AAE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Pr="001B415E" w:rsidRDefault="00632AAE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Рабочий по комплексному обслуж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ванию и ремонту зданий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AAE" w:rsidRDefault="00632AAE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25E09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Pr="001B415E" w:rsidRDefault="00C25E09" w:rsidP="00F37C37">
            <w:pPr>
              <w:jc w:val="center"/>
              <w:rPr>
                <w:i/>
                <w:sz w:val="18"/>
                <w:szCs w:val="18"/>
              </w:rPr>
            </w:pPr>
            <w:r w:rsidRPr="001B415E">
              <w:rPr>
                <w:i/>
                <w:sz w:val="18"/>
                <w:szCs w:val="18"/>
              </w:rPr>
              <w:t>Технический отдел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25E09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Pr="001B415E" w:rsidRDefault="00C25E09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25E09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Pr="001B415E" w:rsidRDefault="00C25E09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25E09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Pr="004B674B" w:rsidRDefault="00C25E09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материально-технического снабжения</w:t>
            </w:r>
            <w:r w:rsidRPr="004B674B">
              <w:rPr>
                <w:sz w:val="18"/>
                <w:szCs w:val="18"/>
              </w:rPr>
              <w:t xml:space="preserve"> 1 </w:t>
            </w:r>
            <w:r>
              <w:rPr>
                <w:sz w:val="18"/>
                <w:szCs w:val="18"/>
              </w:rPr>
              <w:t>категории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25E09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Pr="001B415E" w:rsidRDefault="00C51E84" w:rsidP="00F37C37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ВНС, ул. Даргомыж</w:t>
            </w:r>
            <w:r w:rsidR="00C25E09" w:rsidRPr="001B415E">
              <w:rPr>
                <w:i/>
                <w:sz w:val="18"/>
                <w:szCs w:val="18"/>
              </w:rPr>
              <w:t>ского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25E09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Pr="001B415E" w:rsidRDefault="00C25E09" w:rsidP="00F37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25E09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Pr="00066479" w:rsidRDefault="00066479" w:rsidP="00F37C37">
            <w:pPr>
              <w:jc w:val="center"/>
              <w:rPr>
                <w:b/>
                <w:i/>
                <w:sz w:val="18"/>
                <w:szCs w:val="18"/>
              </w:rPr>
            </w:pPr>
            <w:r w:rsidRPr="00066479">
              <w:rPr>
                <w:rFonts w:ascii="Times" w:hAnsi="Times" w:cs="Times"/>
                <w:b/>
                <w:sz w:val="18"/>
                <w:szCs w:val="18"/>
              </w:rPr>
              <w:t>Заречный канализационный эк</w:t>
            </w:r>
            <w:r w:rsidRPr="00066479">
              <w:rPr>
                <w:rFonts w:ascii="Times" w:hAnsi="Times" w:cs="Times"/>
                <w:b/>
                <w:sz w:val="18"/>
                <w:szCs w:val="18"/>
              </w:rPr>
              <w:t>с</w:t>
            </w:r>
            <w:r w:rsidRPr="00066479">
              <w:rPr>
                <w:rFonts w:ascii="Times" w:hAnsi="Times" w:cs="Times"/>
                <w:b/>
                <w:sz w:val="18"/>
                <w:szCs w:val="18"/>
              </w:rPr>
              <w:t>плуатационный участок, ул. К</w:t>
            </w:r>
            <w:r w:rsidRPr="00066479">
              <w:rPr>
                <w:rFonts w:ascii="Times" w:hAnsi="Times" w:cs="Times"/>
                <w:b/>
                <w:sz w:val="18"/>
                <w:szCs w:val="18"/>
              </w:rPr>
              <w:t>о</w:t>
            </w:r>
            <w:r w:rsidRPr="00066479">
              <w:rPr>
                <w:rFonts w:ascii="Times" w:hAnsi="Times" w:cs="Times"/>
                <w:b/>
                <w:sz w:val="18"/>
                <w:szCs w:val="18"/>
              </w:rPr>
              <w:t>минтерна,41А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E09" w:rsidRDefault="00C25E09" w:rsidP="00F37C3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6479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Заместитель начальника участка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066479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Ведущий инженер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066479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Ведущий инженер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066479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Кладовщик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479" w:rsidRDefault="00066479" w:rsidP="00F37C37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7847A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F06873" w:rsidRDefault="007847AA" w:rsidP="00FE08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E76C57" w:rsidRDefault="007847AA" w:rsidP="00FE08DD">
            <w:pPr>
              <w:jc w:val="center"/>
              <w:rPr>
                <w:b/>
                <w:sz w:val="18"/>
                <w:szCs w:val="18"/>
              </w:rPr>
            </w:pPr>
            <w:r w:rsidRPr="00E76C57">
              <w:rPr>
                <w:b/>
                <w:sz w:val="18"/>
                <w:szCs w:val="18"/>
              </w:rPr>
              <w:t>Нагорный канализационный уч</w:t>
            </w:r>
            <w:r w:rsidRPr="00E76C57">
              <w:rPr>
                <w:b/>
                <w:sz w:val="18"/>
                <w:szCs w:val="18"/>
              </w:rPr>
              <w:t>а</w:t>
            </w:r>
            <w:r w:rsidRPr="00E76C57">
              <w:rPr>
                <w:b/>
                <w:sz w:val="18"/>
                <w:szCs w:val="18"/>
              </w:rPr>
              <w:t>сток, Набережная Гребного кан</w:t>
            </w:r>
            <w:r w:rsidRPr="00E76C57">
              <w:rPr>
                <w:b/>
                <w:sz w:val="18"/>
                <w:szCs w:val="18"/>
              </w:rPr>
              <w:t>а</w:t>
            </w:r>
            <w:r w:rsidRPr="00E76C57">
              <w:rPr>
                <w:b/>
                <w:sz w:val="18"/>
                <w:szCs w:val="18"/>
              </w:rPr>
              <w:t>ла, д. 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F06873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F06873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F06873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F06873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F06873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F06873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F06873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F06873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F06873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F06873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F06873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F06873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F06873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F06873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F06873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F06873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F06873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F06873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F06873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F06873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F06873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F06873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847A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F06873" w:rsidRDefault="007847AA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E76C57" w:rsidRDefault="007847AA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F06873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F06873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F06873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F06873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F06873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F06873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F06873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F06873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F06873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F06873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F06873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F06873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F06873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F06873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F06873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F06873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F06873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F06873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F06873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F06873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F06873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F06873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847A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E76C57" w:rsidRDefault="007847AA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участка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847A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E76C57" w:rsidRDefault="007847AA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847A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E76C57" w:rsidRDefault="007847AA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847A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Pr="00E76C57" w:rsidRDefault="007847AA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материально-технического снабжения 1 категории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7AA" w:rsidRDefault="007847AA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42D62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Pr="00E76C57" w:rsidRDefault="00742D62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42D62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Pr="00E76C57" w:rsidRDefault="00742D62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Рабочий по комплексному обслуж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ванию и ремонту зданий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5098F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98F" w:rsidRDefault="0045098F" w:rsidP="000151B8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98F" w:rsidRDefault="0045098F" w:rsidP="000151B8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98F" w:rsidRDefault="0045098F" w:rsidP="000151B8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98F" w:rsidRDefault="0045098F" w:rsidP="000151B8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98F" w:rsidRDefault="0045098F" w:rsidP="000151B8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98F" w:rsidRDefault="0045098F" w:rsidP="000151B8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98F" w:rsidRDefault="0045098F" w:rsidP="000151B8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98F" w:rsidRDefault="0045098F" w:rsidP="000151B8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98F" w:rsidRDefault="0045098F" w:rsidP="000151B8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98F" w:rsidRDefault="0045098F" w:rsidP="000151B8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98F" w:rsidRDefault="0045098F" w:rsidP="000151B8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98F" w:rsidRDefault="0045098F" w:rsidP="000151B8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98F" w:rsidRDefault="0045098F" w:rsidP="000151B8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98F" w:rsidRDefault="0045098F" w:rsidP="000151B8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98F" w:rsidRDefault="0045098F" w:rsidP="000151B8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98F" w:rsidRDefault="0045098F" w:rsidP="000151B8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98F" w:rsidRDefault="0045098F" w:rsidP="000151B8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98F" w:rsidRDefault="0045098F" w:rsidP="000151B8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98F" w:rsidRDefault="0045098F" w:rsidP="000151B8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98F" w:rsidRDefault="0045098F" w:rsidP="000151B8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98F" w:rsidRDefault="0045098F" w:rsidP="000151B8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98F" w:rsidRDefault="0045098F" w:rsidP="000151B8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98F" w:rsidRDefault="0045098F" w:rsidP="000151B8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98F" w:rsidRDefault="0045098F" w:rsidP="000151B8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24</w:t>
            </w:r>
          </w:p>
        </w:tc>
      </w:tr>
      <w:tr w:rsidR="0045098F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98F" w:rsidRDefault="0045098F" w:rsidP="00FE08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98F" w:rsidRPr="00E76C57" w:rsidRDefault="0045098F" w:rsidP="00FE08DD">
            <w:pPr>
              <w:jc w:val="center"/>
              <w:rPr>
                <w:i/>
                <w:sz w:val="18"/>
                <w:szCs w:val="18"/>
              </w:rPr>
            </w:pPr>
            <w:r w:rsidRPr="00E76C57">
              <w:rPr>
                <w:i/>
                <w:sz w:val="18"/>
                <w:szCs w:val="18"/>
              </w:rPr>
              <w:t>Канализационные насосные станции (НКУ)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98F" w:rsidRDefault="0045098F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98F" w:rsidRDefault="0045098F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98F" w:rsidRDefault="0045098F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98F" w:rsidRDefault="0045098F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98F" w:rsidRDefault="0045098F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98F" w:rsidRDefault="0045098F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98F" w:rsidRDefault="0045098F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98F" w:rsidRDefault="0045098F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98F" w:rsidRDefault="0045098F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98F" w:rsidRDefault="0045098F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98F" w:rsidRDefault="0045098F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98F" w:rsidRDefault="0045098F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98F" w:rsidRDefault="0045098F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98F" w:rsidRDefault="0045098F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98F" w:rsidRDefault="0045098F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98F" w:rsidRDefault="0045098F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98F" w:rsidRDefault="0045098F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98F" w:rsidRDefault="0045098F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98F" w:rsidRDefault="0045098F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98F" w:rsidRDefault="0045098F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98F" w:rsidRDefault="0045098F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98F" w:rsidRDefault="0045098F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42D62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Pr="00E76C57" w:rsidRDefault="00742D62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42D62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Pr="00E76C57" w:rsidRDefault="00742D62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42D62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Pr="00E76C57" w:rsidRDefault="00742D62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42D62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Pr="00E76C57" w:rsidRDefault="00742D62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42D62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Pr="00E76C57" w:rsidRDefault="00742D62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живанию электрооборудования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42D62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Pr="00E76C57" w:rsidRDefault="00742D62" w:rsidP="00FE08DD">
            <w:pPr>
              <w:jc w:val="center"/>
              <w:rPr>
                <w:i/>
                <w:sz w:val="18"/>
                <w:szCs w:val="18"/>
              </w:rPr>
            </w:pPr>
            <w:r w:rsidRPr="00E76C57">
              <w:rPr>
                <w:i/>
                <w:sz w:val="18"/>
                <w:szCs w:val="18"/>
              </w:rPr>
              <w:t>КНС « Береговая» (ул.Нижне-Волжская набережная, д.21)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42D62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Pr="00E76C57" w:rsidRDefault="00742D62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42D62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Pr="00E76C57" w:rsidRDefault="00742D62" w:rsidP="00FE08DD">
            <w:pPr>
              <w:jc w:val="center"/>
              <w:rPr>
                <w:i/>
                <w:sz w:val="18"/>
                <w:szCs w:val="18"/>
              </w:rPr>
            </w:pPr>
            <w:r w:rsidRPr="00E76C57">
              <w:rPr>
                <w:i/>
                <w:sz w:val="18"/>
                <w:szCs w:val="18"/>
              </w:rPr>
              <w:t>КНС « Чкаловская» (ул. Нижне-Волжская,1 корп.1)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42D62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Pr="00E76C57" w:rsidRDefault="00742D62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42D62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Pr="00E76C57" w:rsidRDefault="00742D62" w:rsidP="00FE08DD">
            <w:pPr>
              <w:jc w:val="center"/>
              <w:rPr>
                <w:i/>
                <w:sz w:val="18"/>
                <w:szCs w:val="18"/>
              </w:rPr>
            </w:pPr>
            <w:r w:rsidRPr="00E76C57">
              <w:rPr>
                <w:i/>
                <w:sz w:val="18"/>
                <w:szCs w:val="18"/>
              </w:rPr>
              <w:t>КНС « Кудьма» (к.п.Зеленый город, д.1А)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42D62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Pr="00E76C57" w:rsidRDefault="00742D62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42D62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Pr="00E76C57" w:rsidRDefault="00742D62" w:rsidP="00FE08DD">
            <w:pPr>
              <w:jc w:val="center"/>
              <w:rPr>
                <w:i/>
                <w:sz w:val="18"/>
                <w:szCs w:val="18"/>
              </w:rPr>
            </w:pPr>
            <w:r w:rsidRPr="00E76C57">
              <w:rPr>
                <w:i/>
                <w:sz w:val="18"/>
                <w:szCs w:val="18"/>
              </w:rPr>
              <w:t>КНС «ВЦСПС» (к.п. Зеленый город, д.2Б)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42D62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Pr="00E76C57" w:rsidRDefault="00742D62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42D62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Pr="00E76C57" w:rsidRDefault="00742D62" w:rsidP="00FE08DD">
            <w:pPr>
              <w:jc w:val="center"/>
              <w:rPr>
                <w:i/>
                <w:sz w:val="18"/>
                <w:szCs w:val="18"/>
              </w:rPr>
            </w:pPr>
            <w:r w:rsidRPr="00E76C57">
              <w:rPr>
                <w:i/>
                <w:sz w:val="18"/>
                <w:szCs w:val="18"/>
              </w:rPr>
              <w:t>КНС «НПЭК» (с.Федяково)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42D62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Pr="00E76C57" w:rsidRDefault="00742D62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42D62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Pr="00E76C57" w:rsidRDefault="00742D62" w:rsidP="00FE08DD">
            <w:pPr>
              <w:jc w:val="center"/>
              <w:rPr>
                <w:i/>
                <w:sz w:val="18"/>
                <w:szCs w:val="18"/>
              </w:rPr>
            </w:pPr>
            <w:r w:rsidRPr="00E76C57">
              <w:rPr>
                <w:i/>
                <w:sz w:val="18"/>
                <w:szCs w:val="18"/>
              </w:rPr>
              <w:t>КНС №3 (п. Афонино, ул.Магистральная, д.309)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42D62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Pr="00E76C57" w:rsidRDefault="00742D62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42D62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Pr="00E76C57" w:rsidRDefault="00742D62" w:rsidP="00FE08DD">
            <w:pPr>
              <w:jc w:val="center"/>
              <w:rPr>
                <w:i/>
                <w:sz w:val="18"/>
                <w:szCs w:val="18"/>
              </w:rPr>
            </w:pPr>
            <w:r w:rsidRPr="00E76C57">
              <w:rPr>
                <w:i/>
                <w:sz w:val="18"/>
                <w:szCs w:val="18"/>
              </w:rPr>
              <w:t>КНС №2 (п.Афонино, ул.Зеленая, д.64); КНС №4 (п.Афонино, ул.Зеленая, д.67)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42D62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Pr="00E76C57" w:rsidRDefault="00742D62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42D62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Pr="00E76C57" w:rsidRDefault="00742D62" w:rsidP="00FE08DD">
            <w:pPr>
              <w:jc w:val="center"/>
              <w:rPr>
                <w:i/>
                <w:sz w:val="18"/>
                <w:szCs w:val="18"/>
              </w:rPr>
            </w:pPr>
            <w:r w:rsidRPr="00E76C57">
              <w:rPr>
                <w:i/>
                <w:sz w:val="18"/>
                <w:szCs w:val="18"/>
              </w:rPr>
              <w:t>Канализационные сети (НКУ)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42D62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Pr="00E76C57" w:rsidRDefault="00742D62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42D62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Pr="00E76C57" w:rsidRDefault="00742D62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42D62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Pr="00E76C57" w:rsidRDefault="00742D62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42D62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Pr="00E76C57" w:rsidRDefault="00742D62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аварийно-восстановительных работ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42D62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Pr="00E76C57" w:rsidRDefault="00742D62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42D62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Pr="00E76C57" w:rsidRDefault="00742D62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аварийно-восстановительных работ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62" w:rsidRDefault="00742D62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F30A6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3A56E2" w:rsidRDefault="005F30A6" w:rsidP="00FE08DD">
            <w:pPr>
              <w:jc w:val="center"/>
              <w:rPr>
                <w:b/>
                <w:sz w:val="18"/>
                <w:szCs w:val="18"/>
              </w:rPr>
            </w:pPr>
            <w:r w:rsidRPr="003A56E2">
              <w:rPr>
                <w:b/>
                <w:sz w:val="18"/>
                <w:szCs w:val="18"/>
              </w:rPr>
              <w:t xml:space="preserve">Нижегородская станция аэрации (Набережная гребного канала, д. 1)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5F30A6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3A56E2" w:rsidRDefault="005F30A6" w:rsidP="00FE08DD">
            <w:pPr>
              <w:jc w:val="center"/>
              <w:rPr>
                <w:i/>
                <w:sz w:val="18"/>
                <w:szCs w:val="18"/>
              </w:rPr>
            </w:pPr>
            <w:r w:rsidRPr="003A56E2">
              <w:rPr>
                <w:i/>
                <w:sz w:val="18"/>
                <w:szCs w:val="18"/>
              </w:rPr>
              <w:t>Участок по обслуживанию технол</w:t>
            </w:r>
            <w:r w:rsidRPr="003A56E2">
              <w:rPr>
                <w:i/>
                <w:sz w:val="18"/>
                <w:szCs w:val="18"/>
              </w:rPr>
              <w:t>о</w:t>
            </w:r>
            <w:r w:rsidRPr="003A56E2">
              <w:rPr>
                <w:i/>
                <w:sz w:val="18"/>
                <w:szCs w:val="18"/>
              </w:rPr>
              <w:t>гического и вспомогательного об</w:t>
            </w:r>
            <w:r w:rsidRPr="003A56E2">
              <w:rPr>
                <w:i/>
                <w:sz w:val="18"/>
                <w:szCs w:val="18"/>
              </w:rPr>
              <w:t>о</w:t>
            </w:r>
            <w:r w:rsidRPr="003A56E2">
              <w:rPr>
                <w:i/>
                <w:sz w:val="18"/>
                <w:szCs w:val="18"/>
              </w:rPr>
              <w:t>рудования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5F30A6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3A56E2" w:rsidRDefault="005F30A6" w:rsidP="00FE0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0A6" w:rsidRPr="00F06873" w:rsidRDefault="005F30A6" w:rsidP="00FE08D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F0945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945" w:rsidRDefault="00DF0945" w:rsidP="00FE08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945" w:rsidRPr="00DF0945" w:rsidRDefault="00DF0945" w:rsidP="00FE08DD">
            <w:pPr>
              <w:jc w:val="center"/>
              <w:rPr>
                <w:b/>
                <w:sz w:val="18"/>
                <w:szCs w:val="18"/>
              </w:rPr>
            </w:pPr>
            <w:r w:rsidRPr="00DF0945">
              <w:rPr>
                <w:rFonts w:ascii="Times" w:hAnsi="Times" w:cs="Times"/>
                <w:b/>
                <w:sz w:val="18"/>
                <w:szCs w:val="18"/>
              </w:rPr>
              <w:t>Столовая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945" w:rsidRDefault="00DF0945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945" w:rsidRDefault="00DF0945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945" w:rsidRDefault="00DF0945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945" w:rsidRDefault="00DF0945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945" w:rsidRDefault="00DF0945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945" w:rsidRDefault="00DF0945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945" w:rsidRDefault="00DF0945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945" w:rsidRDefault="00DF0945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945" w:rsidRDefault="00DF0945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945" w:rsidRDefault="00DF0945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945" w:rsidRDefault="00DF0945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945" w:rsidRDefault="00DF0945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945" w:rsidRDefault="00DF0945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945" w:rsidRDefault="00DF0945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945" w:rsidRDefault="00DF0945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945" w:rsidRDefault="00DF0945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945" w:rsidRDefault="00DF0945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945" w:rsidRDefault="00DF0945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945" w:rsidRDefault="00DF0945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945" w:rsidRDefault="00DF0945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945" w:rsidRDefault="00DF0945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945" w:rsidRDefault="00DF0945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DF5FF4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DF5FF4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DF5FF4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DF5FF4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DF5FF4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DF5FF4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DF5FF4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DF5FF4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DF5FF4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DF5FF4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DF5FF4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DF5FF4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DF5FF4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DF5FF4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DF5FF4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DF5FF4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DF5FF4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DF5FF4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DF5FF4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DF5FF4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DF5FF4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DF5FF4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DF5FF4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DF5FF4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24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4E54CC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4E54CC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Управляющий центром питания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4E54CC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4E54CC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4E54CC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4E54CC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4E54CC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4E54CC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4E54CC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4E54CC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4E54CC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4E54CC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4E54CC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4E54CC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4E54CC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4E54CC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4E54CC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4E54CC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4E54CC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4E54CC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4E54CC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4E54CC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4E54CC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4E54CC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Заведующий столовой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Цех питания Управления, ул.Керченская,15А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Кассир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Мойщик посуды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Повар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Цех питания Автоцентра, ул.Ларина, 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Буфетчик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Цех питания Нижегородской ста</w:t>
            </w:r>
            <w:r>
              <w:rPr>
                <w:rFonts w:ascii="Times" w:hAnsi="Times" w:cs="Times"/>
                <w:sz w:val="18"/>
                <w:szCs w:val="18"/>
              </w:rPr>
              <w:t>н</w:t>
            </w:r>
            <w:r>
              <w:rPr>
                <w:rFonts w:ascii="Times" w:hAnsi="Times" w:cs="Times"/>
                <w:sz w:val="18"/>
                <w:szCs w:val="18"/>
              </w:rPr>
              <w:t>ции аэрации, ул.Набережная Гребн</w:t>
            </w:r>
            <w:r>
              <w:rPr>
                <w:rFonts w:ascii="Times" w:hAnsi="Times" w:cs="Times"/>
                <w:sz w:val="18"/>
                <w:szCs w:val="18"/>
              </w:rPr>
              <w:t>о</w:t>
            </w:r>
            <w:r>
              <w:rPr>
                <w:rFonts w:ascii="Times" w:hAnsi="Times" w:cs="Times"/>
                <w:sz w:val="18"/>
                <w:szCs w:val="18"/>
              </w:rPr>
              <w:t>го канала, д. 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Мойщик посуды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Повар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Цех питания Центра по работе с аб</w:t>
            </w:r>
            <w:r>
              <w:rPr>
                <w:rFonts w:ascii="Times" w:hAnsi="Times" w:cs="Times"/>
                <w:sz w:val="18"/>
                <w:szCs w:val="18"/>
              </w:rPr>
              <w:t>о</w:t>
            </w:r>
            <w:r>
              <w:rPr>
                <w:rFonts w:ascii="Times" w:hAnsi="Times" w:cs="Times"/>
                <w:sz w:val="18"/>
                <w:szCs w:val="18"/>
              </w:rPr>
              <w:t>нентами, ул.Политбойцов, д.21А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Буфетчик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Повар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E08D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625BFE" w:rsidRDefault="00C32B4A" w:rsidP="00EE0290">
            <w:pPr>
              <w:jc w:val="center"/>
              <w:rPr>
                <w:b/>
                <w:sz w:val="18"/>
                <w:szCs w:val="18"/>
              </w:rPr>
            </w:pPr>
            <w:r w:rsidRPr="00625BFE">
              <w:rPr>
                <w:b/>
                <w:sz w:val="18"/>
                <w:szCs w:val="18"/>
              </w:rPr>
              <w:t>Участок по перекладке трубопр</w:t>
            </w:r>
            <w:r w:rsidRPr="00625BFE">
              <w:rPr>
                <w:b/>
                <w:sz w:val="18"/>
                <w:szCs w:val="18"/>
              </w:rPr>
              <w:t>о</w:t>
            </w:r>
            <w:r w:rsidRPr="00625BFE">
              <w:rPr>
                <w:b/>
                <w:sz w:val="18"/>
                <w:szCs w:val="18"/>
              </w:rPr>
              <w:t>водов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625BFE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(санация)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625BFE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аварийно-восстановительных работ (санация)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967470" w:rsidRDefault="00C32B4A" w:rsidP="00EE0290">
            <w:pPr>
              <w:jc w:val="center"/>
              <w:rPr>
                <w:b/>
                <w:sz w:val="18"/>
                <w:szCs w:val="18"/>
              </w:rPr>
            </w:pPr>
            <w:r w:rsidRPr="00967470">
              <w:rPr>
                <w:rFonts w:ascii="Times" w:hAnsi="Times" w:cs="Times"/>
                <w:b/>
                <w:sz w:val="18"/>
                <w:szCs w:val="18"/>
              </w:rPr>
              <w:t>Управление автомобильного транспорта, ул. Фучика, 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Сестра медицинская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Старший механик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Механик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967470" w:rsidRDefault="00C32B4A" w:rsidP="00EE0290">
            <w:pPr>
              <w:jc w:val="center"/>
              <w:rPr>
                <w:rFonts w:ascii="Times" w:hAnsi="Times" w:cs="Times"/>
                <w:b/>
                <w:sz w:val="18"/>
                <w:szCs w:val="18"/>
              </w:rPr>
            </w:pPr>
            <w:r w:rsidRPr="00967470">
              <w:rPr>
                <w:rFonts w:ascii="Times" w:hAnsi="Times" w:cs="Times"/>
                <w:b/>
                <w:sz w:val="18"/>
                <w:szCs w:val="18"/>
              </w:rPr>
              <w:t>Управление автомобильного транспорта, ул. Деревообделочная, 1а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Сестра медицинская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Старший механик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Механик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967470" w:rsidRDefault="00C32B4A" w:rsidP="00EE0290">
            <w:pPr>
              <w:jc w:val="center"/>
              <w:rPr>
                <w:rFonts w:ascii="Times" w:hAnsi="Times" w:cs="Times"/>
                <w:b/>
                <w:sz w:val="18"/>
                <w:szCs w:val="18"/>
              </w:rPr>
            </w:pPr>
            <w:r w:rsidRPr="00967470">
              <w:rPr>
                <w:rFonts w:ascii="Times" w:hAnsi="Times" w:cs="Times"/>
                <w:b/>
                <w:sz w:val="18"/>
                <w:szCs w:val="18"/>
              </w:rPr>
              <w:t>Управление автомобильного транспорта, ул.Коминтерна, 41а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Сестра медицинская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Старший механик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Механик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967470" w:rsidRDefault="00C32B4A" w:rsidP="00EE0290">
            <w:pPr>
              <w:jc w:val="center"/>
              <w:rPr>
                <w:rFonts w:ascii="Times" w:hAnsi="Times" w:cs="Times"/>
                <w:b/>
                <w:sz w:val="18"/>
                <w:szCs w:val="18"/>
              </w:rPr>
            </w:pPr>
            <w:r w:rsidRPr="00967470">
              <w:rPr>
                <w:rFonts w:ascii="Times" w:hAnsi="Times" w:cs="Times"/>
                <w:b/>
                <w:sz w:val="18"/>
                <w:szCs w:val="18"/>
              </w:rPr>
              <w:t>Управление автомобильного транспорта, ул.Салганская, 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Сестра медицинская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Старший механик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FD5A1F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Механик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24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 w:rsidRPr="00967470">
              <w:rPr>
                <w:rFonts w:ascii="Times" w:hAnsi="Times" w:cs="Times"/>
                <w:b/>
                <w:sz w:val="18"/>
                <w:szCs w:val="18"/>
              </w:rPr>
              <w:t>Управление автомобильного транспорта, Набережная Гребного канала, 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Сестра медицинская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967470" w:rsidRDefault="00C32B4A" w:rsidP="00EE0290">
            <w:pPr>
              <w:jc w:val="center"/>
              <w:rPr>
                <w:rFonts w:ascii="Times" w:hAnsi="Times" w:cs="Times"/>
                <w:b/>
                <w:sz w:val="18"/>
                <w:szCs w:val="18"/>
              </w:rPr>
            </w:pPr>
            <w:r w:rsidRPr="00967470">
              <w:rPr>
                <w:rFonts w:ascii="Times" w:hAnsi="Times" w:cs="Times"/>
                <w:b/>
                <w:sz w:val="18"/>
                <w:szCs w:val="18"/>
              </w:rPr>
              <w:t>Управление автомобильного транспорта, ул.Иванова, 9а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Сестра медицинская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Механик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964E7" w:rsidRDefault="00C32B4A" w:rsidP="00EE0290">
            <w:pPr>
              <w:jc w:val="center"/>
              <w:rPr>
                <w:rFonts w:ascii="Times" w:hAnsi="Times" w:cs="Times"/>
                <w:b/>
                <w:sz w:val="18"/>
                <w:szCs w:val="18"/>
              </w:rPr>
            </w:pPr>
            <w:r w:rsidRPr="004964E7">
              <w:rPr>
                <w:rFonts w:ascii="Times" w:hAnsi="Times" w:cs="Times"/>
                <w:b/>
                <w:sz w:val="18"/>
                <w:szCs w:val="18"/>
              </w:rPr>
              <w:t>Управление автомобильного транспорта, ул.Ларина, 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Сестра медицинская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Сестра медицинская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Начальник медицинской службы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b/>
                <w:sz w:val="18"/>
                <w:szCs w:val="18"/>
              </w:rPr>
            </w:pPr>
            <w:r w:rsidRPr="0044348C">
              <w:rPr>
                <w:b/>
                <w:sz w:val="18"/>
                <w:szCs w:val="18"/>
              </w:rPr>
              <w:t>Управление автомобильного транспорта, ул. Деревообделочная, 1а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 LADA 213100, рег.№Е 133 МВ 152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06873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ГАЗ 2705, рег.№К 337 АВ 152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3А (2А)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ГАЗ 2705, рег.№К 339 АВ 152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ГАЗ 3309, рег.№В 466 МР 152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КАМАЗ-43253, рег.№К 194 КО 152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КАМАЗ 5328ВЕ, рег.№Е 930 НХ 152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КАМАЗ 43118, рег.№Е 120 АР 152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ГАЗ 3309, рег.№Е 362 КУ 152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9А (8А)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ГАЗ 3309, рег.№Е 364 КУ 152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ГАЗ 47953, рег.№Е 371 ХР 152 (дежурная)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ГАЗ 47953, рег.№К 326 АВ 152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ГАЗ 47953, рег.№К 332 АВ 152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13А (12А)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 ГАЗ 47953, рег.№К 334 АВ 152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ГАЗ 3307, рег.№А 613 ОО 152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50B92" w:rsidRDefault="00C32B4A" w:rsidP="00C0698A">
            <w:pPr>
              <w:jc w:val="center"/>
              <w:rPr>
                <w:sz w:val="16"/>
                <w:szCs w:val="16"/>
              </w:rPr>
            </w:pPr>
            <w:r w:rsidRPr="00F50B92">
              <w:rPr>
                <w:sz w:val="16"/>
                <w:szCs w:val="16"/>
              </w:rPr>
              <w:t xml:space="preserve">Тракторист </w:t>
            </w:r>
            <w:r w:rsidR="00C0698A">
              <w:rPr>
                <w:sz w:val="16"/>
                <w:szCs w:val="16"/>
              </w:rPr>
              <w:t>МТЗ</w:t>
            </w:r>
            <w:r w:rsidRPr="00F50B92">
              <w:rPr>
                <w:sz w:val="16"/>
                <w:szCs w:val="16"/>
              </w:rPr>
              <w:t xml:space="preserve"> 82, рег.№4675 НО 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8F1CF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8F1CF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8F1CF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8F1CF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8F1CF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8F1CF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8F1CF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8F1CF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8F1CF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8F1CF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8F1CF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8F1CF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8F1CF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8F1CF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8F1CF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8F1CF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8F1CF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8F1CF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8F1CF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8F1CF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8F1CF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8F1CF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8F1CF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8F1CFD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24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16А (15А)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C069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Тракторист </w:t>
            </w:r>
            <w:r w:rsidR="00C0698A">
              <w:rPr>
                <w:sz w:val="18"/>
                <w:szCs w:val="18"/>
              </w:rPr>
              <w:t>МТЗ</w:t>
            </w:r>
            <w:r>
              <w:rPr>
                <w:sz w:val="18"/>
                <w:szCs w:val="18"/>
              </w:rPr>
              <w:t xml:space="preserve"> 82, рег.№1093 НУ 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 Hyundai R 170 W-7, рег. №8393 НН 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18А (17А)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 Hyundai R 170 W-7, рег. №8530 НК 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C069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 JCB 3СХ, рег. №9</w:t>
            </w:r>
            <w:r w:rsidR="00C0698A">
              <w:rPr>
                <w:sz w:val="18"/>
                <w:szCs w:val="18"/>
              </w:rPr>
              <w:t>674</w:t>
            </w:r>
            <w:r>
              <w:rPr>
                <w:sz w:val="18"/>
                <w:szCs w:val="18"/>
              </w:rPr>
              <w:t xml:space="preserve"> Н</w:t>
            </w:r>
            <w:r w:rsidR="00C0698A"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 xml:space="preserve"> 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ГАЗ-С41Р13 1012, рег.№ Р 663 АА 152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b/>
                <w:sz w:val="18"/>
                <w:szCs w:val="18"/>
              </w:rPr>
            </w:pPr>
            <w:r w:rsidRPr="0044348C">
              <w:rPr>
                <w:b/>
                <w:sz w:val="18"/>
                <w:szCs w:val="18"/>
              </w:rPr>
              <w:t>Управление автомобильного транспорта, ул. Ларина, 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Аккумуляторщик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с гидроман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пулятором Hyundai HD 120, рег.№ О 525 МК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LADA 213100 LADA 4x4, рег.№ Е 754 ТХ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24А (23А)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LADA 213100 LADA 4x4, рег.№ О 451 НХ/152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КАМАЗ 65115, рег.№ К 342 ЕЕ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с гидроман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пулятором ГАЗ-3310, рег.№ В 296 УУ /152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Toyota Camry, рег.№ Е 775 АТ /152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 Беларус-82.1, рег.№ 4674 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 ЭЦ-1800, рег.№ 8380 НН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Автоцистерна 4616-0000014-01, рег.№ О 702 ХР/152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Газель-Next Фермер c двухрядной кабиной ГАЗ-А22R23, рег.№ Р 664 АА/152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грузового фу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гона цельнометаллического (7 мест) ГАЗ A32R32, рег.№ О 719 ХР/152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33А (32А)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грузового фу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гона цельнометаллического (7 мест) ГАЗ A32R32, рег.№ Р 680 АА 152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 JCB 4СХ Super, рег.№ 2054 АА/52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2C65BE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2C65BE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2C65BE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2C65BE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2C65BE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2C65BE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2C65BE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2C65BE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2C65BE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2C65BE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2C65BE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2C65BE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2C65BE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2C65BE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2C65BE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2C65BE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2C65BE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2C65BE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2C65BE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2C65BE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2C65BE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2C65BE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2C65BE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2C65BE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24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КамАЗ-65117-L4, рег.№ Р 942 АА/152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 Беларус-82.1, рег.№ 4026 АА/52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9C24BB" w:rsidRDefault="00C32B4A" w:rsidP="00EE0290">
            <w:pPr>
              <w:ind w:left="-70" w:right="-104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 Беларус-82.1, рег.№ 4027 АА/52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 Беларус-82.1, рег.№ 4329 АА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39А (38А)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 Беларус-82.1, рег.№ 4330АА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ПАЗ-4234-04, рег.№ Р 925 КВ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паровой передвижной депарафинизационной установки 5 разряда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b/>
                <w:sz w:val="18"/>
                <w:szCs w:val="18"/>
              </w:rPr>
            </w:pPr>
            <w:r w:rsidRPr="0044348C">
              <w:rPr>
                <w:b/>
                <w:sz w:val="18"/>
                <w:szCs w:val="18"/>
              </w:rPr>
              <w:t>Управление автомобильного транспорта, ул. Коминтерна, 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C069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грузового фу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гона цельнометаллического (7 мест) (ГАЗ 2705), рег.№ Е 728 ЕЕ 152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ВАЗ-312100, рег.№ О 501 ЕТ/152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автомобиля-мастерской для перевозки бригады на шасси ГАЗ-С41Р13-1010, рег.№ Р 690 АА/152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грузового фу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гона цельнометаллического (7 мест) ГАЗ-27057, рег.№ Р 962ХР/777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Р 461 АТ/152 Передвижная мастерская 4795 Н1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с гидроман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пулятором Чайка- Сервис 2784 LV, рег.№ Р 446 АТ/152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b/>
                <w:sz w:val="18"/>
                <w:szCs w:val="18"/>
              </w:rPr>
            </w:pPr>
            <w:r w:rsidRPr="0044348C">
              <w:rPr>
                <w:b/>
                <w:sz w:val="18"/>
                <w:szCs w:val="18"/>
              </w:rPr>
              <w:t>Управление автомобильного транспорта, ул. Иванова, 9А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ГАЗель борт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вой (3мест) грузовой ГАЗ 33023, рег.№ Е 997 СО /152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 JCB 3CX, рег.№ 9929 НН /52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b/>
                <w:sz w:val="18"/>
                <w:szCs w:val="18"/>
              </w:rPr>
            </w:pPr>
            <w:r w:rsidRPr="0044348C">
              <w:rPr>
                <w:b/>
                <w:sz w:val="18"/>
                <w:szCs w:val="18"/>
              </w:rPr>
              <w:t>Управление автомобильного транспорта, Набережная Гребного канала, 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C11F50" w:rsidRDefault="00C32B4A" w:rsidP="00EE0290">
            <w:pPr>
              <w:jc w:val="center"/>
              <w:rPr>
                <w:sz w:val="16"/>
                <w:szCs w:val="16"/>
              </w:rPr>
            </w:pPr>
            <w:r w:rsidRPr="00C11F50">
              <w:rPr>
                <w:sz w:val="16"/>
                <w:szCs w:val="16"/>
              </w:rPr>
              <w:t>Машинист электростанции передвижной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57757C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57757C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57757C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57757C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57757C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57757C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57757C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57757C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57757C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57757C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57757C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57757C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57757C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57757C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57757C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57757C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57757C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57757C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57757C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57757C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57757C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57757C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57757C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57757C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24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автомобиля-мастерской для перевозки бригады на шасси ГАЗ-С41Р13-1011, рег.№ Р 688 АА/152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b/>
                <w:sz w:val="18"/>
                <w:szCs w:val="18"/>
              </w:rPr>
            </w:pPr>
            <w:r w:rsidRPr="0044348C">
              <w:rPr>
                <w:b/>
                <w:sz w:val="18"/>
                <w:szCs w:val="18"/>
              </w:rPr>
              <w:t xml:space="preserve">Управление автомобильного транспорта, ул. Юлиуса Фучика, 40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8176AE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 JCB 444Т2, рег.№ 5157 АА/5</w:t>
            </w:r>
            <w:r w:rsidRPr="008176AE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ГАЗ 2705, рег.№Е 985 ТМ 152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КАМАЗ 33023, рег.№К 337 ЕЕ 152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КАМАЗ 43253, рег.№К 556 ЕУ 152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КАМАЗ 5328ВЕ, рег.№Е 929 НХ 152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КАМАЗ 6733, рег.№Е 133 АР 152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ГАЗ 47957, рег.№Е 297 КУ 152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59А (58А)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ГАЗ 47957, рег.№Е 352 КУ 152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ГАЗ 47957, рег.№Е 369 ХР 152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ГАЗ 47957, рег.№Е 886 КУ 152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ГАЗ 47953, рег.№К 327 АВ 152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 JCB 3СХ-4Т, рег. №0992 НУ 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 Беларус 82.1, рег.№4673 НО 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 Hyundai R 170 W-7, рег. №4615 НО 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66А (65А)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 Hyundai R 170 W-7, рег. №1035 НУ 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b/>
                <w:sz w:val="18"/>
                <w:szCs w:val="18"/>
              </w:rPr>
            </w:pPr>
            <w:r w:rsidRPr="0044348C">
              <w:rPr>
                <w:b/>
                <w:sz w:val="18"/>
                <w:szCs w:val="18"/>
              </w:rPr>
              <w:t xml:space="preserve">Управление автомобильного транспорта, ул. Салганская, 5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автомобиля-мастерской для перевозки бригады на шасси ГАЗ-С41Р13-1013, рег.№ Р 616 АА/152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FF5E46" w:rsidRDefault="00C32B4A" w:rsidP="00EE0290">
            <w:pPr>
              <w:jc w:val="center"/>
              <w:rPr>
                <w:b/>
                <w:sz w:val="18"/>
                <w:szCs w:val="18"/>
              </w:rPr>
            </w:pPr>
            <w:r w:rsidRPr="00FF5E46">
              <w:rPr>
                <w:rFonts w:ascii="Times" w:hAnsi="Times" w:cs="Times"/>
                <w:b/>
                <w:sz w:val="18"/>
                <w:szCs w:val="18"/>
              </w:rPr>
              <w:t>Центральный склад, ул.Ларина, 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C11F50" w:rsidRDefault="00C32B4A" w:rsidP="00EE029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11F50">
              <w:rPr>
                <w:rFonts w:ascii="Times" w:hAnsi="Times" w:cs="Times"/>
                <w:sz w:val="16"/>
                <w:szCs w:val="16"/>
              </w:rPr>
              <w:t>Экономист по материально-техническому снабжению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24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2F2B91" w:rsidRDefault="00C32B4A" w:rsidP="00EE0290">
            <w:pPr>
              <w:jc w:val="center"/>
              <w:rPr>
                <w:b/>
                <w:sz w:val="18"/>
                <w:szCs w:val="18"/>
              </w:rPr>
            </w:pPr>
            <w:r w:rsidRPr="002F2B91">
              <w:rPr>
                <w:rFonts w:ascii="Times" w:hAnsi="Times" w:cs="Times"/>
                <w:b/>
                <w:sz w:val="18"/>
                <w:szCs w:val="18"/>
              </w:rPr>
              <w:t>Центр по работе с абонентами, ул. Политбойцов, 21А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Помощник директора по работе с абонентами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2F2B91" w:rsidRDefault="00C32B4A" w:rsidP="00EE0290">
            <w:pPr>
              <w:jc w:val="center"/>
              <w:rPr>
                <w:sz w:val="18"/>
                <w:szCs w:val="18"/>
              </w:rPr>
            </w:pPr>
            <w:r w:rsidRPr="002F2B91">
              <w:rPr>
                <w:rFonts w:ascii="Times" w:hAnsi="Times" w:cs="Times"/>
                <w:sz w:val="18"/>
                <w:szCs w:val="18"/>
              </w:rPr>
              <w:t>Группа информационно-технической поддержки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Ведущий специалист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Руководитель группы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Специалист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Инспекционное управление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Начальник управления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Группа рассмотрения проектов (ИУ ЦРА)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Руководитель группы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Старший инспектор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Отдел по работе с абонентами (ИУ ЦРА)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AF4B5D" w:rsidRDefault="00C32B4A" w:rsidP="00EE0290">
            <w:pPr>
              <w:jc w:val="center"/>
              <w:rPr>
                <w:rFonts w:ascii="Times" w:hAnsi="Times" w:cs="Times"/>
                <w:b/>
                <w:sz w:val="18"/>
                <w:szCs w:val="18"/>
              </w:rPr>
            </w:pPr>
            <w:r w:rsidRPr="00A110D1">
              <w:rPr>
                <w:rFonts w:ascii="Times" w:hAnsi="Times" w:cs="Times"/>
                <w:sz w:val="18"/>
                <w:szCs w:val="18"/>
              </w:rPr>
              <w:t xml:space="preserve">8А; </w:t>
            </w:r>
            <w:r w:rsidRPr="00AF4B5D">
              <w:rPr>
                <w:rFonts w:ascii="Times" w:hAnsi="Times" w:cs="Times"/>
                <w:b/>
                <w:sz w:val="16"/>
                <w:szCs w:val="16"/>
              </w:rPr>
              <w:t>9А</w:t>
            </w:r>
            <w:r>
              <w:rPr>
                <w:rFonts w:ascii="Times" w:hAnsi="Times" w:cs="Times"/>
                <w:b/>
                <w:sz w:val="16"/>
                <w:szCs w:val="16"/>
              </w:rPr>
              <w:t>; 10А</w:t>
            </w:r>
            <w:r w:rsidRPr="00AF4B5D">
              <w:rPr>
                <w:rFonts w:ascii="Times" w:hAnsi="Times" w:cs="Times"/>
                <w:b/>
                <w:sz w:val="16"/>
                <w:szCs w:val="16"/>
              </w:rPr>
              <w:t>; 11А; 12А; 13А</w:t>
            </w:r>
            <w:r>
              <w:rPr>
                <w:rFonts w:ascii="Times" w:hAnsi="Times" w:cs="Times"/>
                <w:b/>
                <w:sz w:val="16"/>
                <w:szCs w:val="16"/>
              </w:rPr>
              <w:t>; 14А</w:t>
            </w:r>
            <w:r w:rsidRPr="00AF4B5D">
              <w:rPr>
                <w:rFonts w:ascii="Times" w:hAnsi="Times" w:cs="Times"/>
                <w:b/>
                <w:sz w:val="16"/>
                <w:szCs w:val="16"/>
              </w:rPr>
              <w:t>; 15А; 16А; 17А; 18А; 19А; 20А; 21А; 22А; 23А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Инспектор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Начальник отдела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AF4B5D" w:rsidRDefault="00C32B4A" w:rsidP="00EE0290">
            <w:pPr>
              <w:jc w:val="center"/>
              <w:rPr>
                <w:rFonts w:ascii="Times" w:hAnsi="Times" w:cs="Times"/>
                <w:b/>
                <w:sz w:val="18"/>
                <w:szCs w:val="18"/>
              </w:rPr>
            </w:pPr>
            <w:r w:rsidRPr="00A110D1">
              <w:rPr>
                <w:rFonts w:ascii="Times" w:hAnsi="Times" w:cs="Times"/>
                <w:sz w:val="18"/>
                <w:szCs w:val="18"/>
              </w:rPr>
              <w:t>25А;</w:t>
            </w:r>
            <w:r w:rsidRPr="00AF4B5D">
              <w:rPr>
                <w:rFonts w:ascii="Times" w:hAnsi="Times" w:cs="Times"/>
                <w:b/>
                <w:sz w:val="18"/>
                <w:szCs w:val="18"/>
              </w:rPr>
              <w:t xml:space="preserve"> </w:t>
            </w:r>
            <w:r w:rsidRPr="00AF4B5D">
              <w:rPr>
                <w:rFonts w:ascii="Times" w:hAnsi="Times" w:cs="Times"/>
                <w:b/>
                <w:sz w:val="16"/>
                <w:szCs w:val="16"/>
              </w:rPr>
              <w:t>26А; 27А; 28А; 29А; 30А; 31А; 32А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Старший инспектор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Отдел промышленного водоотвед</w:t>
            </w:r>
            <w:r>
              <w:rPr>
                <w:rFonts w:ascii="Times" w:hAnsi="Times" w:cs="Times"/>
                <w:sz w:val="18"/>
                <w:szCs w:val="18"/>
              </w:rPr>
              <w:t>е</w:t>
            </w:r>
            <w:r>
              <w:rPr>
                <w:rFonts w:ascii="Times" w:hAnsi="Times" w:cs="Times"/>
                <w:sz w:val="18"/>
                <w:szCs w:val="18"/>
              </w:rPr>
              <w:t>ния (ИУ ЦРА)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Инспектор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Инспектор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Инспектор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Инспектор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Инспектор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Старший инспектор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Начальник отдела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Управление по расчетам с абонент</w:t>
            </w:r>
            <w:r>
              <w:rPr>
                <w:rFonts w:ascii="Times" w:hAnsi="Times" w:cs="Times"/>
                <w:sz w:val="18"/>
                <w:szCs w:val="18"/>
              </w:rPr>
              <w:t>а</w:t>
            </w:r>
            <w:r>
              <w:rPr>
                <w:rFonts w:ascii="Times" w:hAnsi="Times" w:cs="Times"/>
                <w:sz w:val="18"/>
                <w:szCs w:val="18"/>
              </w:rPr>
              <w:t>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Начальник управления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Служба ведения лицевых счетов (Урасч ЦРА)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Начальник службы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Договорной отдел (Свлс Урасч ЦРА)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Ведущий специалист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Главный специалист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Начальник отдела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Специалист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24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Специалист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Специалист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Специалист I категории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49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Специалист I категории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Специалист I категории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Коммерческий отдел (СвлсУрасч ЦРА)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Главный специалист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Начальник отдела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Специалист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Специалист 1 категории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Специалист 1 категории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56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Специалист 2 категории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57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Специалист 2 категории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58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Специалист 2 категории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Специалист 2 категории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Отдел по обслуживанию клиентов (Свлс Урасч ЦРА)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Ведущий специалист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61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Начальник отдела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62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Специалист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Специалист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Специалист 1 категории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Специалист 1 категории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66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Специалист 1 категории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67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Специалист 2 категории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68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Специалист 2 категории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Специалист 2 категории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Служба финансовых расчетов (Урасч ЦРА)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Начальник службы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Отдел обработки и ввода информ</w:t>
            </w:r>
            <w:r>
              <w:rPr>
                <w:rFonts w:ascii="Times" w:hAnsi="Times" w:cs="Times"/>
                <w:sz w:val="18"/>
                <w:szCs w:val="18"/>
              </w:rPr>
              <w:t>а</w:t>
            </w:r>
            <w:r>
              <w:rPr>
                <w:rFonts w:ascii="Times" w:hAnsi="Times" w:cs="Times"/>
                <w:sz w:val="18"/>
                <w:szCs w:val="18"/>
              </w:rPr>
              <w:t>ции (Сфр Урасч ЦРА)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71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Ведущий специалист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72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Ведущий специалист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73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Ведущий специалист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74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Начальник отдела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Специалист 1 категории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76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Специалист 1 категории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77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Специалист 1 категории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78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Специалист 1 категории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79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Специалист 1 категории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Специалист 1 категории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Специалист 1 категории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C82F91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24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82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Специалист 1 категории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83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Специалист 1 категории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Специалист 1 категории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Отдел по обеспечению финансовых расчетов с абонентами (Сфр Урасч ЦРА)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Начальник отдела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86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Ведущий экономист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87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Ведущий экономист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88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Экономист 1 категории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89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Экономист 1 категории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Экономист 1 категории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91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Экономист 1 категории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92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Экономист 1 категории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93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Экономист 2 категории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94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Кассир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Управление по работе с дебиторской задолженностью (ЦРА), пр. Октября, д. 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Группа судебных взысканий (УДЗ ЦРА)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Ведущий юрисконсульт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96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Ведущий юрисконсульт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Группа по работе с задолженностью юридических лиц (Спдр УДЗ ЦРА)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Специалист 1 категории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98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Специалист 1 категории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44348C" w:rsidRDefault="00C32B4A" w:rsidP="00EE0290">
            <w:pPr>
              <w:jc w:val="center"/>
              <w:rPr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Отдел аналитического учета и пр</w:t>
            </w:r>
            <w:r>
              <w:rPr>
                <w:rFonts w:ascii="Times" w:hAnsi="Times" w:cs="Times"/>
                <w:sz w:val="18"/>
                <w:szCs w:val="18"/>
              </w:rPr>
              <w:t>о</w:t>
            </w:r>
            <w:r>
              <w:rPr>
                <w:rFonts w:ascii="Times" w:hAnsi="Times" w:cs="Times"/>
                <w:sz w:val="18"/>
                <w:szCs w:val="18"/>
              </w:rPr>
              <w:t>гнозирования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99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Начальник отдела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Ведущий экономист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Экономист 1 категории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Нет</w:t>
            </w:r>
          </w:p>
        </w:tc>
      </w:tr>
      <w:tr w:rsidR="00C32B4A" w:rsidTr="00DB50BA">
        <w:trPr>
          <w:divId w:val="8098316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6219B4" w:rsidRDefault="00C32B4A" w:rsidP="00EE0290">
            <w:pPr>
              <w:jc w:val="center"/>
              <w:rPr>
                <w:sz w:val="18"/>
                <w:szCs w:val="18"/>
              </w:rPr>
            </w:pPr>
            <w:r w:rsidRPr="006219B4">
              <w:rPr>
                <w:sz w:val="18"/>
                <w:szCs w:val="18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Pr="006219B4" w:rsidRDefault="00C32B4A" w:rsidP="00EE0290">
            <w:pPr>
              <w:jc w:val="center"/>
              <w:rPr>
                <w:sz w:val="18"/>
                <w:szCs w:val="18"/>
              </w:rPr>
            </w:pPr>
            <w:r w:rsidRPr="006219B4">
              <w:rPr>
                <w:sz w:val="18"/>
                <w:szCs w:val="18"/>
              </w:rPr>
              <w:t>292 рабочих мест</w:t>
            </w:r>
            <w:r>
              <w:rPr>
                <w:sz w:val="18"/>
                <w:szCs w:val="18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B4A" w:rsidRDefault="00C32B4A" w:rsidP="00EE029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</w:tbl>
    <w:p w:rsidR="0065289A" w:rsidRPr="00A0019C" w:rsidRDefault="00F77209" w:rsidP="00244AD2">
      <w:pPr>
        <w:jc w:val="right"/>
        <w:rPr>
          <w:sz w:val="18"/>
          <w:szCs w:val="18"/>
        </w:rPr>
      </w:pPr>
      <w:r>
        <w:fldChar w:fldCharType="end"/>
      </w:r>
    </w:p>
    <w:p w:rsidR="00936F48" w:rsidRPr="00803738" w:rsidRDefault="00936F48" w:rsidP="00936F48">
      <w:r w:rsidRPr="00DB70BA">
        <w:t>Дата составления:</w:t>
      </w:r>
      <w:r w:rsidRPr="00883461">
        <w:rPr>
          <w:rStyle w:val="a9"/>
        </w:rPr>
        <w:t xml:space="preserve"> </w:t>
      </w:r>
      <w:r w:rsidR="006F40B4">
        <w:rPr>
          <w:rStyle w:val="a9"/>
        </w:rPr>
        <w:t>25.10.2018</w:t>
      </w:r>
    </w:p>
    <w:p w:rsidR="004654AF" w:rsidRDefault="004654AF" w:rsidP="009D6532"/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3F4B5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244AD2" w:rsidP="009D6532">
            <w:pPr>
              <w:pStyle w:val="aa"/>
            </w:pPr>
            <w:r>
              <w:t>Заместитель генерального директора по безопасности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6" w:name="com_pred"/>
            <w:bookmarkEnd w:id="6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244AD2" w:rsidP="009D6532">
            <w:pPr>
              <w:pStyle w:val="aa"/>
            </w:pPr>
            <w:r>
              <w:t xml:space="preserve"> Дубков В.В.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3F4B5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7" w:name="s070_1"/>
            <w:bookmarkEnd w:id="7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6F40B4" w:rsidRDefault="006F40B4" w:rsidP="009D6532"/>
    <w:p w:rsidR="006F40B4" w:rsidRDefault="006F40B4" w:rsidP="009D6532"/>
    <w:p w:rsidR="006F40B4" w:rsidRDefault="006F40B4" w:rsidP="009D6532"/>
    <w:p w:rsidR="009D6532" w:rsidRPr="00642E12" w:rsidRDefault="009D6532" w:rsidP="009D6532">
      <w:r w:rsidRPr="003C5C39">
        <w:lastRenderedPageBreak/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244AD2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244AD2" w:rsidP="009D6532">
            <w:pPr>
              <w:pStyle w:val="aa"/>
            </w:pPr>
            <w:r>
              <w:t>Начальник отдела мотивации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8" w:name="com_chlens"/>
            <w:bookmarkEnd w:id="8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244AD2" w:rsidP="009D6532">
            <w:pPr>
              <w:pStyle w:val="aa"/>
            </w:pPr>
            <w:r>
              <w:t>Харузин С.Ю.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244AD2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9" w:name="s070_2"/>
            <w:bookmarkEnd w:id="9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244AD2" w:rsidRPr="00244AD2" w:rsidTr="00244AD2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4AD2" w:rsidRPr="00244AD2" w:rsidRDefault="00244AD2" w:rsidP="009D6532">
            <w:pPr>
              <w:pStyle w:val="aa"/>
            </w:pPr>
            <w:r>
              <w:t>Начальник  отдела  охраны труда и промышленной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44AD2" w:rsidRPr="00244AD2" w:rsidRDefault="00244AD2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4AD2" w:rsidRPr="00244AD2" w:rsidRDefault="00244AD2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44AD2" w:rsidRPr="00244AD2" w:rsidRDefault="00244AD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4AD2" w:rsidRPr="00244AD2" w:rsidRDefault="00244AD2" w:rsidP="009D6532">
            <w:pPr>
              <w:pStyle w:val="aa"/>
            </w:pPr>
            <w:r>
              <w:t>Кучеренко Л.Е.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44AD2" w:rsidRPr="00244AD2" w:rsidRDefault="00244AD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4AD2" w:rsidRPr="00244AD2" w:rsidRDefault="00244AD2" w:rsidP="009D6532">
            <w:pPr>
              <w:pStyle w:val="aa"/>
            </w:pPr>
          </w:p>
        </w:tc>
      </w:tr>
      <w:tr w:rsidR="00244AD2" w:rsidRPr="00244AD2" w:rsidTr="00244AD2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244AD2" w:rsidRPr="00244AD2" w:rsidRDefault="00244AD2" w:rsidP="009D6532">
            <w:pPr>
              <w:pStyle w:val="aa"/>
              <w:rPr>
                <w:vertAlign w:val="superscript"/>
              </w:rPr>
            </w:pPr>
            <w:r w:rsidRPr="00244AD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44AD2" w:rsidRPr="00244AD2" w:rsidRDefault="00244AD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44AD2" w:rsidRPr="00244AD2" w:rsidRDefault="00244AD2" w:rsidP="009D6532">
            <w:pPr>
              <w:pStyle w:val="aa"/>
              <w:rPr>
                <w:vertAlign w:val="superscript"/>
              </w:rPr>
            </w:pPr>
            <w:r w:rsidRPr="00244AD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44AD2" w:rsidRPr="00244AD2" w:rsidRDefault="00244AD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44AD2" w:rsidRPr="00244AD2" w:rsidRDefault="00244AD2" w:rsidP="009D6532">
            <w:pPr>
              <w:pStyle w:val="aa"/>
              <w:rPr>
                <w:vertAlign w:val="superscript"/>
              </w:rPr>
            </w:pPr>
            <w:r w:rsidRPr="00244AD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44AD2" w:rsidRPr="00244AD2" w:rsidRDefault="00244AD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44AD2" w:rsidRPr="00244AD2" w:rsidRDefault="00244AD2" w:rsidP="009D6532">
            <w:pPr>
              <w:pStyle w:val="aa"/>
              <w:rPr>
                <w:vertAlign w:val="superscript"/>
              </w:rPr>
            </w:pPr>
            <w:r w:rsidRPr="00244AD2">
              <w:rPr>
                <w:vertAlign w:val="superscript"/>
              </w:rPr>
              <w:t>(дата)</w:t>
            </w:r>
          </w:p>
        </w:tc>
      </w:tr>
      <w:tr w:rsidR="00244AD2" w:rsidRPr="00244AD2" w:rsidTr="00244AD2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4AD2" w:rsidRPr="00244AD2" w:rsidRDefault="00244AD2" w:rsidP="009D6532">
            <w:pPr>
              <w:pStyle w:val="aa"/>
            </w:pPr>
            <w:r>
              <w:t>Начальник  отдела  правового обесп</w:t>
            </w:r>
            <w:r>
              <w:t>е</w:t>
            </w:r>
            <w:r>
              <w:t>чения деятельности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44AD2" w:rsidRPr="00244AD2" w:rsidRDefault="00244AD2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4AD2" w:rsidRPr="00244AD2" w:rsidRDefault="00244AD2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44AD2" w:rsidRPr="00244AD2" w:rsidRDefault="00244AD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4AD2" w:rsidRPr="00244AD2" w:rsidRDefault="00244AD2" w:rsidP="009D6532">
            <w:pPr>
              <w:pStyle w:val="aa"/>
            </w:pPr>
            <w:r>
              <w:t>Лаврентьев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44AD2" w:rsidRPr="00244AD2" w:rsidRDefault="00244AD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4AD2" w:rsidRPr="00244AD2" w:rsidRDefault="00244AD2" w:rsidP="009D6532">
            <w:pPr>
              <w:pStyle w:val="aa"/>
            </w:pPr>
          </w:p>
        </w:tc>
      </w:tr>
      <w:tr w:rsidR="00244AD2" w:rsidRPr="00244AD2" w:rsidTr="00244AD2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244AD2" w:rsidRPr="00244AD2" w:rsidRDefault="00244AD2" w:rsidP="009D6532">
            <w:pPr>
              <w:pStyle w:val="aa"/>
              <w:rPr>
                <w:vertAlign w:val="superscript"/>
              </w:rPr>
            </w:pPr>
            <w:r w:rsidRPr="00244AD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44AD2" w:rsidRPr="00244AD2" w:rsidRDefault="00244AD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44AD2" w:rsidRPr="00244AD2" w:rsidRDefault="00244AD2" w:rsidP="009D6532">
            <w:pPr>
              <w:pStyle w:val="aa"/>
              <w:rPr>
                <w:vertAlign w:val="superscript"/>
              </w:rPr>
            </w:pPr>
            <w:r w:rsidRPr="00244AD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44AD2" w:rsidRPr="00244AD2" w:rsidRDefault="00244AD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44AD2" w:rsidRPr="00244AD2" w:rsidRDefault="00244AD2" w:rsidP="009D6532">
            <w:pPr>
              <w:pStyle w:val="aa"/>
              <w:rPr>
                <w:vertAlign w:val="superscript"/>
              </w:rPr>
            </w:pPr>
            <w:r w:rsidRPr="00244AD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44AD2" w:rsidRPr="00244AD2" w:rsidRDefault="00244AD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44AD2" w:rsidRPr="00244AD2" w:rsidRDefault="00244AD2" w:rsidP="009D6532">
            <w:pPr>
              <w:pStyle w:val="aa"/>
              <w:rPr>
                <w:vertAlign w:val="superscript"/>
              </w:rPr>
            </w:pPr>
            <w:r w:rsidRPr="00244AD2">
              <w:rPr>
                <w:vertAlign w:val="superscript"/>
              </w:rPr>
              <w:t>(дата)</w:t>
            </w:r>
          </w:p>
        </w:tc>
      </w:tr>
      <w:tr w:rsidR="00244AD2" w:rsidRPr="00244AD2" w:rsidTr="00244AD2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4AD2" w:rsidRPr="00244AD2" w:rsidRDefault="00244AD2" w:rsidP="009D6532">
            <w:pPr>
              <w:pStyle w:val="aa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44AD2" w:rsidRPr="00244AD2" w:rsidRDefault="00244AD2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4AD2" w:rsidRPr="00244AD2" w:rsidRDefault="00244AD2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44AD2" w:rsidRPr="00244AD2" w:rsidRDefault="00244AD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4AD2" w:rsidRPr="00244AD2" w:rsidRDefault="00244AD2" w:rsidP="009D6532">
            <w:pPr>
              <w:pStyle w:val="aa"/>
            </w:pPr>
            <w:r>
              <w:t>Полетаева Е.Г.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44AD2" w:rsidRPr="00244AD2" w:rsidRDefault="00244AD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4AD2" w:rsidRPr="00244AD2" w:rsidRDefault="00244AD2" w:rsidP="009D6532">
            <w:pPr>
              <w:pStyle w:val="aa"/>
            </w:pPr>
          </w:p>
        </w:tc>
      </w:tr>
      <w:tr w:rsidR="00244AD2" w:rsidRPr="00244AD2" w:rsidTr="00244AD2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244AD2" w:rsidRPr="00244AD2" w:rsidRDefault="00244AD2" w:rsidP="009D6532">
            <w:pPr>
              <w:pStyle w:val="aa"/>
              <w:rPr>
                <w:vertAlign w:val="superscript"/>
              </w:rPr>
            </w:pPr>
            <w:r w:rsidRPr="00244AD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44AD2" w:rsidRPr="00244AD2" w:rsidRDefault="00244AD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44AD2" w:rsidRPr="00244AD2" w:rsidRDefault="00244AD2" w:rsidP="009D6532">
            <w:pPr>
              <w:pStyle w:val="aa"/>
              <w:rPr>
                <w:vertAlign w:val="superscript"/>
              </w:rPr>
            </w:pPr>
            <w:r w:rsidRPr="00244AD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44AD2" w:rsidRPr="00244AD2" w:rsidRDefault="00244AD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44AD2" w:rsidRPr="00244AD2" w:rsidRDefault="00244AD2" w:rsidP="009D6532">
            <w:pPr>
              <w:pStyle w:val="aa"/>
              <w:rPr>
                <w:vertAlign w:val="superscript"/>
              </w:rPr>
            </w:pPr>
            <w:r w:rsidRPr="00244AD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44AD2" w:rsidRPr="00244AD2" w:rsidRDefault="00244AD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44AD2" w:rsidRPr="00244AD2" w:rsidRDefault="00244AD2" w:rsidP="009D6532">
            <w:pPr>
              <w:pStyle w:val="aa"/>
              <w:rPr>
                <w:vertAlign w:val="superscript"/>
              </w:rPr>
            </w:pPr>
            <w:r w:rsidRPr="00244AD2">
              <w:rPr>
                <w:vertAlign w:val="superscript"/>
              </w:rPr>
              <w:t>(дата)</w:t>
            </w:r>
          </w:p>
        </w:tc>
      </w:tr>
    </w:tbl>
    <w:p w:rsidR="002743B5" w:rsidRDefault="002743B5" w:rsidP="002743B5">
      <w:pPr>
        <w:rPr>
          <w:lang w:val="en-US"/>
        </w:rPr>
      </w:pP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E53922" w:rsidRPr="006A04BD" w:rsidTr="00B729E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3922" w:rsidRPr="006A04BD" w:rsidRDefault="00E53922" w:rsidP="00B729EB">
            <w:pPr>
              <w:pStyle w:val="aa"/>
            </w:pPr>
            <w:r>
              <w:t>Начальник Управления автомобильного транспорта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3922" w:rsidRPr="006A04BD" w:rsidRDefault="00E53922" w:rsidP="00B729EB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3922" w:rsidRPr="006A04BD" w:rsidRDefault="00E53922" w:rsidP="00B729EB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53922" w:rsidRPr="006A04BD" w:rsidRDefault="00E53922" w:rsidP="00B729EB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3922" w:rsidRPr="006A04BD" w:rsidRDefault="00E53922" w:rsidP="00B729EB">
            <w:pPr>
              <w:pStyle w:val="aa"/>
            </w:pPr>
            <w:r>
              <w:t>Рябов А.Ф.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53922" w:rsidRPr="006A04BD" w:rsidRDefault="00E53922" w:rsidP="00B729EB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3922" w:rsidRPr="006A04BD" w:rsidRDefault="00E53922" w:rsidP="00B729EB">
            <w:pPr>
              <w:pStyle w:val="aa"/>
            </w:pPr>
          </w:p>
        </w:tc>
      </w:tr>
      <w:tr w:rsidR="00E53922" w:rsidRPr="006A04BD" w:rsidTr="00B729E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E53922" w:rsidRPr="006A04BD" w:rsidRDefault="00E53922" w:rsidP="00B729EB">
            <w:pPr>
              <w:pStyle w:val="aa"/>
              <w:rPr>
                <w:vertAlign w:val="superscript"/>
              </w:rPr>
            </w:pPr>
            <w:r w:rsidRPr="006A04B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53922" w:rsidRPr="006A04BD" w:rsidRDefault="00E53922" w:rsidP="00B729EB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53922" w:rsidRPr="006A04BD" w:rsidRDefault="00E53922" w:rsidP="00B729EB">
            <w:pPr>
              <w:pStyle w:val="aa"/>
              <w:rPr>
                <w:vertAlign w:val="superscript"/>
              </w:rPr>
            </w:pPr>
            <w:r w:rsidRPr="006A04B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53922" w:rsidRPr="006A04BD" w:rsidRDefault="00E53922" w:rsidP="00B729EB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53922" w:rsidRPr="006A04BD" w:rsidRDefault="00E53922" w:rsidP="00B729EB">
            <w:pPr>
              <w:pStyle w:val="aa"/>
              <w:rPr>
                <w:vertAlign w:val="superscript"/>
              </w:rPr>
            </w:pPr>
            <w:r w:rsidRPr="006A04B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53922" w:rsidRPr="006A04BD" w:rsidRDefault="00E53922" w:rsidP="00B729EB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53922" w:rsidRPr="006A04BD" w:rsidRDefault="00E53922" w:rsidP="00B729EB">
            <w:pPr>
              <w:pStyle w:val="aa"/>
              <w:rPr>
                <w:vertAlign w:val="superscript"/>
              </w:rPr>
            </w:pPr>
            <w:r w:rsidRPr="006A04BD">
              <w:rPr>
                <w:vertAlign w:val="superscript"/>
              </w:rPr>
              <w:t>(дата)</w:t>
            </w:r>
          </w:p>
        </w:tc>
      </w:tr>
    </w:tbl>
    <w:p w:rsidR="00E53922" w:rsidRDefault="00E53922" w:rsidP="002743B5">
      <w:pPr>
        <w:rPr>
          <w:lang w:val="en-US"/>
        </w:rPr>
      </w:pP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E53922" w:rsidRPr="00452443" w:rsidTr="00B729E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3922" w:rsidRPr="00452443" w:rsidRDefault="00E53922" w:rsidP="006219B4">
            <w:pPr>
              <w:pStyle w:val="aa"/>
            </w:pPr>
            <w:r>
              <w:t xml:space="preserve">Специалист </w:t>
            </w:r>
            <w:r w:rsidR="006219B4">
              <w:t>по</w:t>
            </w:r>
            <w:r>
              <w:t xml:space="preserve"> охран</w:t>
            </w:r>
            <w:r w:rsidR="006219B4">
              <w:t>е</w:t>
            </w:r>
            <w:r>
              <w:t xml:space="preserve">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3922" w:rsidRPr="00452443" w:rsidRDefault="00E53922" w:rsidP="00B729EB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3922" w:rsidRPr="00452443" w:rsidRDefault="00E53922" w:rsidP="00B729EB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53922" w:rsidRPr="00452443" w:rsidRDefault="00E53922" w:rsidP="00B729EB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3922" w:rsidRPr="00452443" w:rsidRDefault="00E53922" w:rsidP="006219B4">
            <w:pPr>
              <w:pStyle w:val="aa"/>
            </w:pPr>
            <w:r>
              <w:t>Воронцова Т.В.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53922" w:rsidRPr="00452443" w:rsidRDefault="00E53922" w:rsidP="00B729EB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3922" w:rsidRPr="00452443" w:rsidRDefault="00E53922" w:rsidP="00B729EB">
            <w:pPr>
              <w:pStyle w:val="aa"/>
            </w:pPr>
          </w:p>
        </w:tc>
      </w:tr>
      <w:tr w:rsidR="00E53922" w:rsidRPr="00452443" w:rsidTr="00B729E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E53922" w:rsidRPr="00452443" w:rsidRDefault="00E53922" w:rsidP="00B729EB">
            <w:pPr>
              <w:pStyle w:val="aa"/>
              <w:rPr>
                <w:vertAlign w:val="superscript"/>
              </w:rPr>
            </w:pPr>
            <w:r w:rsidRPr="0045244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53922" w:rsidRPr="00452443" w:rsidRDefault="00E53922" w:rsidP="00B729EB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53922" w:rsidRPr="00452443" w:rsidRDefault="00E53922" w:rsidP="00B729EB">
            <w:pPr>
              <w:pStyle w:val="aa"/>
              <w:rPr>
                <w:vertAlign w:val="superscript"/>
              </w:rPr>
            </w:pPr>
            <w:r w:rsidRPr="0045244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53922" w:rsidRPr="00452443" w:rsidRDefault="00E53922" w:rsidP="00B729EB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53922" w:rsidRPr="00452443" w:rsidRDefault="00E53922" w:rsidP="00B729EB">
            <w:pPr>
              <w:pStyle w:val="aa"/>
              <w:rPr>
                <w:vertAlign w:val="superscript"/>
              </w:rPr>
            </w:pPr>
            <w:r w:rsidRPr="0045244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53922" w:rsidRPr="00452443" w:rsidRDefault="00E53922" w:rsidP="00B729EB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53922" w:rsidRPr="00452443" w:rsidRDefault="00E53922" w:rsidP="00B729EB">
            <w:pPr>
              <w:pStyle w:val="aa"/>
              <w:rPr>
                <w:vertAlign w:val="superscript"/>
              </w:rPr>
            </w:pPr>
            <w:r w:rsidRPr="00452443">
              <w:rPr>
                <w:vertAlign w:val="superscript"/>
              </w:rPr>
              <w:t>(дата)</w:t>
            </w:r>
          </w:p>
        </w:tc>
      </w:tr>
    </w:tbl>
    <w:p w:rsidR="00E53922" w:rsidRDefault="00E53922" w:rsidP="002743B5">
      <w:pPr>
        <w:rPr>
          <w:lang w:val="en-US"/>
        </w:rPr>
      </w:pPr>
    </w:p>
    <w:p w:rsidR="00E53922" w:rsidRDefault="00E53922" w:rsidP="002743B5">
      <w:pPr>
        <w:rPr>
          <w:lang w:val="en-US"/>
        </w:rPr>
      </w:pPr>
    </w:p>
    <w:p w:rsidR="002743B5" w:rsidRPr="003C5C39" w:rsidRDefault="004654AF" w:rsidP="002743B5">
      <w:r w:rsidRPr="004654AF">
        <w:t>Эксперт(-ы) организации, проводившей специальную оценку условий труда: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2743B5" w:rsidRPr="00244AD2" w:rsidTr="00244AD2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244AD2" w:rsidRDefault="00244AD2" w:rsidP="002743B5">
            <w:pPr>
              <w:pStyle w:val="aa"/>
            </w:pPr>
            <w:r w:rsidRPr="00244AD2">
              <w:t>3950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244AD2" w:rsidRDefault="002743B5" w:rsidP="002743B5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244AD2" w:rsidRDefault="002743B5" w:rsidP="002743B5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244AD2" w:rsidRDefault="002743B5" w:rsidP="002743B5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244AD2" w:rsidRDefault="00244AD2" w:rsidP="002743B5">
            <w:pPr>
              <w:pStyle w:val="aa"/>
            </w:pPr>
            <w:r w:rsidRPr="00244AD2">
              <w:t>Смирнова Екатерина Алексеевна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244AD2" w:rsidRDefault="002743B5" w:rsidP="002743B5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244AD2" w:rsidRDefault="006F40B4" w:rsidP="006F40B4">
            <w:pPr>
              <w:pStyle w:val="aa"/>
            </w:pPr>
            <w:r>
              <w:t>25.10.2018</w:t>
            </w:r>
          </w:p>
        </w:tc>
      </w:tr>
      <w:tr w:rsidR="002743B5" w:rsidRPr="00244AD2" w:rsidTr="00244AD2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2743B5" w:rsidRPr="00244AD2" w:rsidRDefault="00244AD2" w:rsidP="002743B5">
            <w:pPr>
              <w:pStyle w:val="aa"/>
              <w:rPr>
                <w:b/>
                <w:vertAlign w:val="superscript"/>
              </w:rPr>
            </w:pPr>
            <w:r w:rsidRPr="00244AD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2743B5" w:rsidRPr="00244AD2" w:rsidRDefault="002743B5" w:rsidP="002743B5">
            <w:pPr>
              <w:pStyle w:val="aa"/>
              <w:rPr>
                <w:b/>
                <w:vertAlign w:val="superscript"/>
              </w:rPr>
            </w:pPr>
            <w:bookmarkStart w:id="10" w:name="fio_users"/>
            <w:bookmarkEnd w:id="10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743B5" w:rsidRPr="00244AD2" w:rsidRDefault="00244AD2" w:rsidP="002743B5">
            <w:pPr>
              <w:pStyle w:val="aa"/>
              <w:rPr>
                <w:b/>
                <w:vertAlign w:val="superscript"/>
              </w:rPr>
            </w:pPr>
            <w:r w:rsidRPr="00244AD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743B5" w:rsidRPr="00244AD2" w:rsidRDefault="002743B5" w:rsidP="002743B5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743B5" w:rsidRPr="00244AD2" w:rsidRDefault="00244AD2" w:rsidP="002743B5">
            <w:pPr>
              <w:pStyle w:val="aa"/>
              <w:rPr>
                <w:b/>
                <w:vertAlign w:val="superscript"/>
              </w:rPr>
            </w:pPr>
            <w:r w:rsidRPr="00244AD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743B5" w:rsidRPr="00244AD2" w:rsidRDefault="002743B5" w:rsidP="002743B5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743B5" w:rsidRPr="00244AD2" w:rsidRDefault="00244AD2" w:rsidP="002743B5">
            <w:pPr>
              <w:pStyle w:val="aa"/>
              <w:rPr>
                <w:vertAlign w:val="superscript"/>
              </w:rPr>
            </w:pPr>
            <w:r w:rsidRPr="00244AD2">
              <w:rPr>
                <w:vertAlign w:val="superscript"/>
              </w:rPr>
              <w:t>(дата)</w:t>
            </w:r>
          </w:p>
        </w:tc>
      </w:tr>
    </w:tbl>
    <w:p w:rsidR="00DC1A91" w:rsidRDefault="00DC1A91" w:rsidP="00DC1A91">
      <w:pPr>
        <w:rPr>
          <w:lang w:val="en-US"/>
        </w:rPr>
      </w:pPr>
    </w:p>
    <w:sectPr w:rsidR="00DC1A91" w:rsidSect="000203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6D0C" w:rsidRPr="00244AD2" w:rsidRDefault="00B56D0C" w:rsidP="00244AD2">
      <w:r>
        <w:separator/>
      </w:r>
    </w:p>
  </w:endnote>
  <w:endnote w:type="continuationSeparator" w:id="0">
    <w:p w:rsidR="00B56D0C" w:rsidRPr="00244AD2" w:rsidRDefault="00B56D0C" w:rsidP="00244A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409020205090404"/>
    <w:charset w:val="CC"/>
    <w:family w:val="modern"/>
    <w:pitch w:val="fixed"/>
    <w:sig w:usb0="E0002AFF" w:usb1="40007843" w:usb2="00000001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8DD" w:rsidRDefault="00FE08DD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8DD" w:rsidRDefault="00FE08DD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8DD" w:rsidRDefault="00FE08DD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6D0C" w:rsidRPr="00244AD2" w:rsidRDefault="00B56D0C" w:rsidP="00244AD2">
      <w:r>
        <w:separator/>
      </w:r>
    </w:p>
  </w:footnote>
  <w:footnote w:type="continuationSeparator" w:id="0">
    <w:p w:rsidR="00B56D0C" w:rsidRPr="00244AD2" w:rsidRDefault="00B56D0C" w:rsidP="00244A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8DD" w:rsidRDefault="00FE08DD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8DD" w:rsidRDefault="00FE08DD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8DD" w:rsidRDefault="00FE08DD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ctivedoc_name" w:val="Документ9"/>
    <w:docVar w:name="adv_info1" w:val="     "/>
    <w:docVar w:name="adv_info2" w:val="     "/>
    <w:docVar w:name="adv_info3" w:val="     "/>
    <w:docVar w:name="ceh_info" w:val="Открытое Акционерное Общество &quot;Нижегородский водоканал&quot;"/>
    <w:docVar w:name="doc_name" w:val="Документ9"/>
    <w:docVar w:name="fill_date" w:val="22.02.2018"/>
    <w:docVar w:name="org_name" w:val="     "/>
    <w:docVar w:name="pers_guids" w:val="703822C992EB45EA91445575C8AA7C3E@049-147-784-89"/>
    <w:docVar w:name="pers_snils" w:val="703822C992EB45EA91445575C8AA7C3E@049-147-784-89"/>
    <w:docVar w:name="rbtd_adr" w:val="     "/>
    <w:docVar w:name="rbtd_name" w:val="Открытое Акционерное Общество &quot;Нижегородский водоканал&quot;"/>
    <w:docVar w:name="sv_docs" w:val="1"/>
  </w:docVars>
  <w:rsids>
    <w:rsidRoot w:val="00244AD2"/>
    <w:rsid w:val="0002033E"/>
    <w:rsid w:val="00064532"/>
    <w:rsid w:val="00066479"/>
    <w:rsid w:val="000C45D8"/>
    <w:rsid w:val="000C5130"/>
    <w:rsid w:val="000D3760"/>
    <w:rsid w:val="000E7A3F"/>
    <w:rsid w:val="000F0714"/>
    <w:rsid w:val="00177088"/>
    <w:rsid w:val="00196135"/>
    <w:rsid w:val="001A7AC3"/>
    <w:rsid w:val="001B19D8"/>
    <w:rsid w:val="00235EC3"/>
    <w:rsid w:val="00237B32"/>
    <w:rsid w:val="00244AD2"/>
    <w:rsid w:val="002743B5"/>
    <w:rsid w:val="002761BA"/>
    <w:rsid w:val="00296611"/>
    <w:rsid w:val="002F2B91"/>
    <w:rsid w:val="003405AB"/>
    <w:rsid w:val="003A1C01"/>
    <w:rsid w:val="003A2259"/>
    <w:rsid w:val="003C3080"/>
    <w:rsid w:val="003C79E5"/>
    <w:rsid w:val="003D3523"/>
    <w:rsid w:val="003F4B55"/>
    <w:rsid w:val="00425B89"/>
    <w:rsid w:val="0045098F"/>
    <w:rsid w:val="00450E3E"/>
    <w:rsid w:val="00463DF8"/>
    <w:rsid w:val="004654AF"/>
    <w:rsid w:val="00487686"/>
    <w:rsid w:val="00495D50"/>
    <w:rsid w:val="004964E7"/>
    <w:rsid w:val="004B4056"/>
    <w:rsid w:val="004B7161"/>
    <w:rsid w:val="004C6BD0"/>
    <w:rsid w:val="004D3817"/>
    <w:rsid w:val="004D3FF5"/>
    <w:rsid w:val="004E5CB1"/>
    <w:rsid w:val="00547088"/>
    <w:rsid w:val="0055469E"/>
    <w:rsid w:val="005567D6"/>
    <w:rsid w:val="005645F0"/>
    <w:rsid w:val="00572AE0"/>
    <w:rsid w:val="00584289"/>
    <w:rsid w:val="005B6808"/>
    <w:rsid w:val="005F30A6"/>
    <w:rsid w:val="005F64E6"/>
    <w:rsid w:val="006069F4"/>
    <w:rsid w:val="00620D28"/>
    <w:rsid w:val="006219B4"/>
    <w:rsid w:val="00632AAE"/>
    <w:rsid w:val="00642E12"/>
    <w:rsid w:val="0065289A"/>
    <w:rsid w:val="00656363"/>
    <w:rsid w:val="0067226F"/>
    <w:rsid w:val="00687CC4"/>
    <w:rsid w:val="006A0A5B"/>
    <w:rsid w:val="006E4DFC"/>
    <w:rsid w:val="006F40B4"/>
    <w:rsid w:val="006F5577"/>
    <w:rsid w:val="00725C51"/>
    <w:rsid w:val="00733F28"/>
    <w:rsid w:val="00742D62"/>
    <w:rsid w:val="007847AA"/>
    <w:rsid w:val="007A4CCF"/>
    <w:rsid w:val="007D3544"/>
    <w:rsid w:val="007D455C"/>
    <w:rsid w:val="00803738"/>
    <w:rsid w:val="00820552"/>
    <w:rsid w:val="00886E7A"/>
    <w:rsid w:val="008A4118"/>
    <w:rsid w:val="008B41D6"/>
    <w:rsid w:val="00901D6E"/>
    <w:rsid w:val="0092705B"/>
    <w:rsid w:val="00936F48"/>
    <w:rsid w:val="009647F7"/>
    <w:rsid w:val="00967470"/>
    <w:rsid w:val="009A1326"/>
    <w:rsid w:val="009C0223"/>
    <w:rsid w:val="009D6532"/>
    <w:rsid w:val="009E6E5F"/>
    <w:rsid w:val="00A0019C"/>
    <w:rsid w:val="00A026A4"/>
    <w:rsid w:val="00A66680"/>
    <w:rsid w:val="00A77E1B"/>
    <w:rsid w:val="00A9448F"/>
    <w:rsid w:val="00AF1EDF"/>
    <w:rsid w:val="00B12F45"/>
    <w:rsid w:val="00B2026D"/>
    <w:rsid w:val="00B2089E"/>
    <w:rsid w:val="00B3448B"/>
    <w:rsid w:val="00B56D0C"/>
    <w:rsid w:val="00B613EF"/>
    <w:rsid w:val="00B64FD4"/>
    <w:rsid w:val="00B6578F"/>
    <w:rsid w:val="00B874F5"/>
    <w:rsid w:val="00B923F2"/>
    <w:rsid w:val="00BA560A"/>
    <w:rsid w:val="00BF6B11"/>
    <w:rsid w:val="00C0355B"/>
    <w:rsid w:val="00C0698A"/>
    <w:rsid w:val="00C11F50"/>
    <w:rsid w:val="00C25E09"/>
    <w:rsid w:val="00C32B4A"/>
    <w:rsid w:val="00C51E84"/>
    <w:rsid w:val="00C93056"/>
    <w:rsid w:val="00CA16DA"/>
    <w:rsid w:val="00CA2E96"/>
    <w:rsid w:val="00CB556D"/>
    <w:rsid w:val="00CD2568"/>
    <w:rsid w:val="00CE0D17"/>
    <w:rsid w:val="00D11966"/>
    <w:rsid w:val="00D218DF"/>
    <w:rsid w:val="00DB0E4D"/>
    <w:rsid w:val="00DB2B83"/>
    <w:rsid w:val="00DB50BA"/>
    <w:rsid w:val="00DC0F74"/>
    <w:rsid w:val="00DC1A91"/>
    <w:rsid w:val="00DD6238"/>
    <w:rsid w:val="00DD6622"/>
    <w:rsid w:val="00DF0945"/>
    <w:rsid w:val="00E026AF"/>
    <w:rsid w:val="00E22A18"/>
    <w:rsid w:val="00E25119"/>
    <w:rsid w:val="00E30B79"/>
    <w:rsid w:val="00E458F1"/>
    <w:rsid w:val="00E53922"/>
    <w:rsid w:val="00EA3306"/>
    <w:rsid w:val="00EA5914"/>
    <w:rsid w:val="00EB7BDE"/>
    <w:rsid w:val="00EC5373"/>
    <w:rsid w:val="00EE07B8"/>
    <w:rsid w:val="00EE66D0"/>
    <w:rsid w:val="00EF2C50"/>
    <w:rsid w:val="00EF64DC"/>
    <w:rsid w:val="00EF6ADF"/>
    <w:rsid w:val="00F06873"/>
    <w:rsid w:val="00F262EE"/>
    <w:rsid w:val="00F37C37"/>
    <w:rsid w:val="00F46B95"/>
    <w:rsid w:val="00F50B92"/>
    <w:rsid w:val="00F71940"/>
    <w:rsid w:val="00F77209"/>
    <w:rsid w:val="00F835B0"/>
    <w:rsid w:val="00FB3A4F"/>
    <w:rsid w:val="00FD4EE4"/>
    <w:rsid w:val="00FD5A1F"/>
    <w:rsid w:val="00FE08DD"/>
    <w:rsid w:val="00FE469B"/>
    <w:rsid w:val="00FF5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244AD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244AD2"/>
    <w:rPr>
      <w:sz w:val="24"/>
    </w:rPr>
  </w:style>
  <w:style w:type="paragraph" w:styleId="ad">
    <w:name w:val="footer"/>
    <w:basedOn w:val="a"/>
    <w:link w:val="ae"/>
    <w:rsid w:val="00244AD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244AD2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m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sv_docs_date.dot</Template>
  <TotalTime>130</TotalTime>
  <Pages>1</Pages>
  <Words>5107</Words>
  <Characters>29111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34150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creator>SEA</dc:creator>
  <cp:lastModifiedBy>SEA</cp:lastModifiedBy>
  <cp:revision>57</cp:revision>
  <dcterms:created xsi:type="dcterms:W3CDTF">2018-10-18T11:02:00Z</dcterms:created>
  <dcterms:modified xsi:type="dcterms:W3CDTF">2018-11-19T17:16:00Z</dcterms:modified>
</cp:coreProperties>
</file>